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C0479" w14:paraId="22B60801" w14:textId="77777777">
        <w:tc>
          <w:tcPr>
            <w:tcW w:w="509" w:type="dxa"/>
          </w:tcPr>
          <w:p w14:paraId="36458CC4" w14:textId="77777777" w:rsidR="005C0479" w:rsidRDefault="004B3D8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535F99F" w14:textId="77777777" w:rsidR="005C0479" w:rsidRDefault="004B3D8E">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5C0479" w14:paraId="7A432DBB" w14:textId="77777777">
        <w:tc>
          <w:tcPr>
            <w:tcW w:w="509" w:type="dxa"/>
          </w:tcPr>
          <w:p w14:paraId="3C5DCD87" w14:textId="77777777" w:rsidR="005C0479" w:rsidRDefault="004B3D8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C0479" w14:paraId="78DF009F" w14:textId="77777777">
              <w:trPr>
                <w:trHeight w:hRule="exact" w:val="1021"/>
              </w:trPr>
              <w:tc>
                <w:tcPr>
                  <w:tcW w:w="9242" w:type="dxa"/>
                  <w:vAlign w:val="center"/>
                </w:tcPr>
                <w:p w14:paraId="75A29299" w14:textId="77777777" w:rsidR="005C0479" w:rsidRDefault="004B3D8E" w:rsidP="00732759">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16082FD6" wp14:editId="531FDEE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8B68282" wp14:editId="5CB9791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E27DC82" w14:textId="77777777" w:rsidR="005C0479" w:rsidRDefault="004B3D8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bookmarkStart w:id="3" w:name="_Hlk26473981"/>
    <w:p w14:paraId="7E3E5C36" w14:textId="77777777" w:rsidR="005C0479" w:rsidRDefault="004B3D8E">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964786E" w14:textId="77777777" w:rsidR="005C0479" w:rsidRDefault="004B3D8E">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E6CF4B1" w14:textId="77777777" w:rsidR="005C0479" w:rsidRDefault="004B3D8E">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4F41740" w14:textId="77777777" w:rsidR="005C0479" w:rsidRDefault="004B3D8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26816BD" wp14:editId="7E3D3C4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2CA9C5" w14:textId="77777777" w:rsidR="005C0479" w:rsidRDefault="005C0479">
      <w:pPr>
        <w:pStyle w:val="afffff0"/>
        <w:framePr w:w="9639" w:h="6976" w:hRule="exact" w:hSpace="0" w:vSpace="0" w:wrap="around" w:hAnchor="page" w:y="6408"/>
        <w:jc w:val="center"/>
        <w:rPr>
          <w:rFonts w:ascii="黑体" w:eastAsia="黑体" w:hAnsi="黑体"/>
          <w:b w:val="0"/>
          <w:bCs w:val="0"/>
          <w:w w:val="100"/>
        </w:rPr>
      </w:pPr>
    </w:p>
    <w:p w14:paraId="1379DB43" w14:textId="77777777" w:rsidR="005C0479" w:rsidRDefault="004B3D8E">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脉痹（动脉粥样硬化）中医诊疗规范</w:t>
      </w:r>
      <w:r>
        <w:fldChar w:fldCharType="end"/>
      </w:r>
      <w:bookmarkEnd w:id="9"/>
    </w:p>
    <w:p w14:paraId="44DD5402" w14:textId="77777777" w:rsidR="005C0479" w:rsidRDefault="005C0479">
      <w:pPr>
        <w:framePr w:w="9639" w:h="6974" w:hRule="exact" w:wrap="around" w:vAnchor="page" w:hAnchor="page" w:x="1419" w:y="6408" w:anchorLock="1"/>
        <w:ind w:left="-1418"/>
      </w:pPr>
    </w:p>
    <w:p w14:paraId="79ECB32E" w14:textId="77777777" w:rsidR="005C0479" w:rsidRDefault="004B3D8E">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diagnosis and treatment of Vessel impediment（atherosclerosis）by Traditional Chinese Medicine</w:t>
      </w:r>
      <w:r>
        <w:rPr>
          <w:rFonts w:ascii="黑体" w:eastAsia="黑体" w:hAnsi="黑体"/>
          <w:szCs w:val="28"/>
        </w:rPr>
        <w:fldChar w:fldCharType="end"/>
      </w:r>
      <w:bookmarkEnd w:id="10"/>
    </w:p>
    <w:p w14:paraId="08A2DF7B" w14:textId="77777777" w:rsidR="005C0479" w:rsidRDefault="005C0479">
      <w:pPr>
        <w:framePr w:w="9639" w:h="6974" w:hRule="exact" w:wrap="around" w:vAnchor="page" w:hAnchor="page" w:x="1419" w:y="6408" w:anchorLock="1"/>
        <w:spacing w:line="760" w:lineRule="exact"/>
        <w:ind w:left="-1418"/>
      </w:pPr>
    </w:p>
    <w:p w14:paraId="6B641738" w14:textId="77777777" w:rsidR="005C0479" w:rsidRDefault="005C0479">
      <w:pPr>
        <w:pStyle w:val="afffffff8"/>
        <w:framePr w:w="9639" w:h="6974" w:hRule="exact" w:wrap="around" w:vAnchor="page" w:hAnchor="page" w:x="1419" w:y="6408" w:anchorLock="1"/>
        <w:textAlignment w:val="bottom"/>
        <w:rPr>
          <w:rFonts w:eastAsia="黑体"/>
          <w:szCs w:val="28"/>
        </w:rPr>
      </w:pPr>
    </w:p>
    <w:p w14:paraId="79DBBF9E" w14:textId="77777777" w:rsidR="005C0479" w:rsidRDefault="004B3D8E">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E312C">
        <w:rPr>
          <w:sz w:val="24"/>
          <w:szCs w:val="28"/>
        </w:rPr>
      </w:r>
      <w:r w:rsidR="00AE312C">
        <w:rPr>
          <w:sz w:val="24"/>
          <w:szCs w:val="28"/>
        </w:rPr>
        <w:fldChar w:fldCharType="separate"/>
      </w:r>
      <w:r>
        <w:rPr>
          <w:sz w:val="24"/>
          <w:szCs w:val="28"/>
        </w:rPr>
        <w:fldChar w:fldCharType="end"/>
      </w:r>
      <w:bookmarkEnd w:id="11"/>
    </w:p>
    <w:p w14:paraId="7E530F66" w14:textId="77777777" w:rsidR="005C0479" w:rsidRDefault="004B3D8E">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382B7C3" w14:textId="77777777" w:rsidR="005C0479" w:rsidRDefault="004B3D8E">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AE312C">
        <w:rPr>
          <w:b/>
          <w:sz w:val="21"/>
          <w:szCs w:val="28"/>
        </w:rPr>
      </w:r>
      <w:r w:rsidR="00AE312C">
        <w:rPr>
          <w:b/>
          <w:sz w:val="21"/>
          <w:szCs w:val="28"/>
        </w:rPr>
        <w:fldChar w:fldCharType="separate"/>
      </w:r>
      <w:r>
        <w:rPr>
          <w:b/>
          <w:sz w:val="21"/>
          <w:szCs w:val="28"/>
        </w:rPr>
        <w:fldChar w:fldCharType="end"/>
      </w:r>
      <w:bookmarkEnd w:id="13"/>
    </w:p>
    <w:p w14:paraId="58D0897B" w14:textId="77777777" w:rsidR="005C0479" w:rsidRDefault="004B3D8E">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3372520" w14:textId="77777777" w:rsidR="005C0479" w:rsidRDefault="004B3D8E">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598169E" w14:textId="77777777" w:rsidR="005C0479" w:rsidRDefault="004B3D8E">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6A864A5" w14:textId="77777777" w:rsidR="005C0479" w:rsidRDefault="004B3D8E">
      <w:pPr>
        <w:rPr>
          <w:rFonts w:ascii="宋体" w:hAnsi="宋体"/>
          <w:sz w:val="28"/>
          <w:szCs w:val="28"/>
        </w:rPr>
        <w:sectPr w:rsidR="005C0479" w:rsidSect="0073275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E3D8386" wp14:editId="68EB738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29DF16" w14:textId="77777777" w:rsidR="005C0479" w:rsidRDefault="004B3D8E">
      <w:pPr>
        <w:pStyle w:val="a6"/>
        <w:spacing w:before="900" w:after="360"/>
      </w:pPr>
      <w:bookmarkStart w:id="21" w:name="BookMark2"/>
      <w:r>
        <w:rPr>
          <w:rFonts w:hint="eastAsia"/>
          <w:spacing w:val="320"/>
        </w:rPr>
        <w:lastRenderedPageBreak/>
        <w:t>前</w:t>
      </w:r>
      <w:r>
        <w:rPr>
          <w:rFonts w:hint="eastAsia"/>
        </w:rPr>
        <w:t>言</w:t>
      </w:r>
    </w:p>
    <w:p w14:paraId="62604454" w14:textId="7F3E2EA9" w:rsidR="005C0479" w:rsidRDefault="004B3D8E">
      <w:pPr>
        <w:pStyle w:val="afffff5"/>
        <w:ind w:firstLine="420"/>
      </w:pPr>
      <w:r>
        <w:rPr>
          <w:rFonts w:hint="eastAsia"/>
        </w:rPr>
        <w:t>本文件</w:t>
      </w:r>
      <w:r w:rsidR="00407C38">
        <w:rPr>
          <w:rFonts w:hint="eastAsia"/>
        </w:rPr>
        <w:t>参</w:t>
      </w:r>
      <w:r>
        <w:rPr>
          <w:rFonts w:hint="eastAsia"/>
        </w:rPr>
        <w:t>照GB/T 1.1—2020《标准化工作导则  第1部分：标准化文件的结构和起草规则》的规定起草。</w:t>
      </w:r>
    </w:p>
    <w:p w14:paraId="222A35BD" w14:textId="77777777" w:rsidR="005C0479" w:rsidRDefault="004B3D8E">
      <w:pPr>
        <w:pStyle w:val="afffff5"/>
        <w:ind w:firstLine="420"/>
      </w:pPr>
      <w:r>
        <w:rPr>
          <w:rFonts w:hint="eastAsia"/>
        </w:rPr>
        <w:t>请注意本文件的某些内容可能涉及专利。本文件的发布机构不承担识别专利的责任。</w:t>
      </w:r>
    </w:p>
    <w:p w14:paraId="485C6ABA" w14:textId="77777777" w:rsidR="005C0479" w:rsidRDefault="004B3D8E">
      <w:pPr>
        <w:pStyle w:val="afffff5"/>
        <w:ind w:firstLine="420"/>
      </w:pPr>
      <w:r>
        <w:rPr>
          <w:rFonts w:hint="eastAsia"/>
        </w:rPr>
        <w:t>本文件由广西中医药大学附属第二医院提出并宣贯。</w:t>
      </w:r>
    </w:p>
    <w:p w14:paraId="1C773DF6" w14:textId="77777777" w:rsidR="005C0479" w:rsidRDefault="004B3D8E">
      <w:pPr>
        <w:pStyle w:val="afffff5"/>
        <w:ind w:firstLine="420"/>
      </w:pPr>
      <w:r>
        <w:rPr>
          <w:rFonts w:hint="eastAsia"/>
        </w:rPr>
        <w:t>本文件由广西标准化协会归口。</w:t>
      </w:r>
    </w:p>
    <w:p w14:paraId="2590B86C" w14:textId="7C65D948" w:rsidR="005C0479" w:rsidRDefault="004B3D8E">
      <w:pPr>
        <w:pStyle w:val="afffff5"/>
        <w:ind w:firstLine="420"/>
      </w:pPr>
      <w:r>
        <w:rPr>
          <w:rFonts w:hint="eastAsia"/>
        </w:rPr>
        <w:t>本文件起草单位：广西中医药大学附属第二医院、中国中医科学院广安门医院、广州中医药大学第一附属医院</w:t>
      </w:r>
      <w:r w:rsidR="00084681">
        <w:rPr>
          <w:rFonts w:hint="eastAsia"/>
        </w:rPr>
        <w:t>、</w:t>
      </w:r>
      <w:r>
        <w:rPr>
          <w:rFonts w:hint="eastAsia"/>
        </w:rPr>
        <w:t>广东省第二中医院、上海中医药大学附属曙光医院、玉林市中医医院</w:t>
      </w:r>
      <w:r w:rsidR="00084681">
        <w:rPr>
          <w:rFonts w:hint="eastAsia"/>
        </w:rPr>
        <w:t>、</w:t>
      </w:r>
      <w:r>
        <w:rPr>
          <w:rFonts w:hint="eastAsia"/>
        </w:rPr>
        <w:t>南宁市第三人民医院、南宁市中医医院、桂平市中医医院</w:t>
      </w:r>
      <w:r w:rsidR="00084681">
        <w:rPr>
          <w:rFonts w:hint="eastAsia"/>
        </w:rPr>
        <w:t>、</w:t>
      </w:r>
      <w:r>
        <w:rPr>
          <w:rFonts w:hint="eastAsia"/>
        </w:rPr>
        <w:t>河池市宜州区中医医院。</w:t>
      </w:r>
    </w:p>
    <w:p w14:paraId="3BFFC799" w14:textId="77777777" w:rsidR="005C0479" w:rsidRDefault="004B3D8E">
      <w:pPr>
        <w:pStyle w:val="afffff5"/>
        <w:ind w:firstLine="420"/>
      </w:pPr>
      <w:r>
        <w:rPr>
          <w:rFonts w:hint="eastAsia"/>
        </w:rPr>
        <w:t>本文件主要起草人：唐耀平、杨小英、聂莎、李海霞、李荣、夏能能、莫铘、王肖龙、周尔能、方誉、何春凝</w:t>
      </w:r>
      <w:r w:rsidRPr="004B3D8E">
        <w:rPr>
          <w:rFonts w:hint="eastAsia"/>
        </w:rPr>
        <w:t>、白才平、凡永杰、伍燕宏、王恒生、张衒、段旭瑞、陈春玲、韦夏薇、黎燕、黄柱英、严廷廷、覃冬曼、郭玉宏、赵</w:t>
      </w:r>
      <w:r>
        <w:rPr>
          <w:rFonts w:hint="eastAsia"/>
        </w:rPr>
        <w:t>洋洋、冯兰栓。</w:t>
      </w:r>
    </w:p>
    <w:p w14:paraId="5E99138B" w14:textId="77777777" w:rsidR="005C0479" w:rsidRDefault="005C0479">
      <w:pPr>
        <w:pStyle w:val="afffff5"/>
        <w:ind w:firstLine="420"/>
      </w:pPr>
    </w:p>
    <w:p w14:paraId="318FA8F8" w14:textId="77777777" w:rsidR="005C0479" w:rsidRDefault="005C0479">
      <w:pPr>
        <w:pStyle w:val="afffff5"/>
        <w:ind w:firstLine="420"/>
        <w:sectPr w:rsidR="005C0479" w:rsidSect="0073275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6F51F407" w14:textId="77777777" w:rsidR="005C0479" w:rsidRDefault="005C0479">
      <w:pPr>
        <w:spacing w:line="20" w:lineRule="exact"/>
        <w:jc w:val="center"/>
        <w:rPr>
          <w:rFonts w:ascii="黑体" w:eastAsia="黑体" w:hAnsi="黑体"/>
          <w:sz w:val="32"/>
          <w:szCs w:val="32"/>
        </w:rPr>
      </w:pPr>
      <w:bookmarkStart w:id="22" w:name="BookMark4"/>
      <w:bookmarkEnd w:id="21"/>
    </w:p>
    <w:p w14:paraId="360BAAC0" w14:textId="77777777" w:rsidR="005C0479" w:rsidRDefault="005C0479">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0C0D6FED295C49689B253E26B8702594"/>
        </w:placeholder>
      </w:sdtPr>
      <w:sdtEndPr/>
      <w:sdtContent>
        <w:p w14:paraId="78A26B7A" w14:textId="77777777" w:rsidR="005C0479" w:rsidRDefault="004B3D8E">
          <w:pPr>
            <w:pStyle w:val="afffffffff8"/>
            <w:spacing w:beforeLines="100" w:before="240" w:afterLines="220" w:after="528"/>
          </w:pPr>
          <w:r>
            <w:rPr>
              <w:rFonts w:hint="eastAsia"/>
            </w:rPr>
            <w:t>脉痹（动脉粥样硬化）中医诊疗规范</w:t>
          </w:r>
        </w:p>
      </w:sdtContent>
    </w:sdt>
    <w:p w14:paraId="0A021E76" w14:textId="77777777" w:rsidR="005C0479" w:rsidRDefault="004B3D8E">
      <w:pPr>
        <w:pStyle w:val="affc"/>
        <w:spacing w:before="240" w:after="240"/>
      </w:pPr>
      <w:bookmarkStart w:id="24" w:name="_Toc26986530"/>
      <w:bookmarkStart w:id="25" w:name="_Toc26986771"/>
      <w:bookmarkStart w:id="26" w:name="_Toc17233325"/>
      <w:bookmarkStart w:id="27" w:name="_Toc24884218"/>
      <w:bookmarkStart w:id="28" w:name="_Toc17233333"/>
      <w:bookmarkStart w:id="29" w:name="_Toc26648465"/>
      <w:bookmarkStart w:id="30" w:name="_Toc24884211"/>
      <w:bookmarkStart w:id="31" w:name="_Toc97192964"/>
      <w:bookmarkStart w:id="32" w:name="_Toc26718930"/>
      <w:bookmarkEnd w:id="23"/>
      <w:r>
        <w:rPr>
          <w:rFonts w:hint="eastAsia"/>
        </w:rPr>
        <w:t>范围</w:t>
      </w:r>
      <w:bookmarkEnd w:id="24"/>
      <w:bookmarkEnd w:id="25"/>
      <w:bookmarkEnd w:id="26"/>
      <w:bookmarkEnd w:id="27"/>
      <w:bookmarkEnd w:id="28"/>
      <w:bookmarkEnd w:id="29"/>
      <w:bookmarkEnd w:id="30"/>
      <w:bookmarkEnd w:id="31"/>
      <w:bookmarkEnd w:id="32"/>
    </w:p>
    <w:p w14:paraId="0E574127" w14:textId="77777777" w:rsidR="005C0479" w:rsidRDefault="004B3D8E">
      <w:pPr>
        <w:pStyle w:val="afffff5"/>
        <w:ind w:firstLine="420"/>
      </w:pPr>
      <w:bookmarkStart w:id="33" w:name="_Toc26648466"/>
      <w:bookmarkStart w:id="34" w:name="_Toc17233334"/>
      <w:bookmarkStart w:id="35" w:name="_Toc24884219"/>
      <w:bookmarkStart w:id="36" w:name="_Toc17233326"/>
      <w:bookmarkStart w:id="37" w:name="_Toc24884212"/>
      <w:r>
        <w:rPr>
          <w:rFonts w:hint="eastAsia"/>
        </w:rPr>
        <w:t>本文件界定了脉痹（动脉粥样硬化）的术语和定义，规定了脉痹（动脉粥样硬化）中医诊疗的诊断、内治法、外治法以及预防调护的要求。</w:t>
      </w:r>
    </w:p>
    <w:p w14:paraId="446B360E" w14:textId="77777777" w:rsidR="005C0479" w:rsidRDefault="004B3D8E">
      <w:pPr>
        <w:pStyle w:val="afffff5"/>
        <w:ind w:firstLine="420"/>
      </w:pPr>
      <w:r>
        <w:rPr>
          <w:rFonts w:hint="eastAsia"/>
        </w:rPr>
        <w:t>本文件适用于医疗机构脉痹（动脉粥样硬化）的中医诊疗。</w:t>
      </w:r>
    </w:p>
    <w:p w14:paraId="60059C76" w14:textId="77777777" w:rsidR="005C0479" w:rsidRPr="00407C38" w:rsidRDefault="004B3D8E">
      <w:pPr>
        <w:pStyle w:val="affc"/>
        <w:spacing w:before="240" w:after="240"/>
      </w:pPr>
      <w:bookmarkStart w:id="38" w:name="_Toc26986772"/>
      <w:bookmarkStart w:id="39" w:name="_Toc97192965"/>
      <w:bookmarkStart w:id="40" w:name="_Toc26718931"/>
      <w:bookmarkStart w:id="41" w:name="_Toc26986531"/>
      <w:r w:rsidRPr="00407C38">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240EB30B0104DB89DF4A49B79F4C8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25051DA" w14:textId="77777777" w:rsidR="005C0479" w:rsidRPr="00407C38" w:rsidRDefault="004B3D8E">
          <w:pPr>
            <w:pStyle w:val="afffff5"/>
            <w:ind w:firstLine="420"/>
          </w:pPr>
          <w:r w:rsidRPr="00407C3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C91D793" w14:textId="0BD5AAC3" w:rsidR="00084681" w:rsidRPr="00407C38" w:rsidRDefault="00084681" w:rsidP="00084681">
      <w:pPr>
        <w:pStyle w:val="afffff5"/>
        <w:ind w:firstLine="420"/>
      </w:pPr>
      <w:r w:rsidRPr="00407C38">
        <w:rPr>
          <w:rFonts w:hint="eastAsia"/>
        </w:rPr>
        <w:t>GB/T 13734</w:t>
      </w:r>
      <w:r w:rsidRPr="00407C38">
        <w:t xml:space="preserve">  </w:t>
      </w:r>
      <w:r w:rsidRPr="00407C38">
        <w:rPr>
          <w:rFonts w:hint="eastAsia"/>
        </w:rPr>
        <w:t>耳穴名称与定位</w:t>
      </w:r>
    </w:p>
    <w:p w14:paraId="6237849C" w14:textId="58D71F0E" w:rsidR="00084681" w:rsidRPr="00407C38" w:rsidRDefault="00084681" w:rsidP="00084681">
      <w:pPr>
        <w:pStyle w:val="afffff5"/>
        <w:ind w:firstLine="420"/>
      </w:pPr>
      <w:r w:rsidRPr="00407C38">
        <w:rPr>
          <w:rFonts w:hint="eastAsia"/>
        </w:rPr>
        <w:t>GB/T 21709.1</w:t>
      </w:r>
      <w:r w:rsidRPr="00407C38">
        <w:t xml:space="preserve"> </w:t>
      </w:r>
      <w:r w:rsidRPr="00407C38">
        <w:rPr>
          <w:rFonts w:hint="eastAsia"/>
        </w:rPr>
        <w:t xml:space="preserve"> 针灸技术操作规范  第1部分：艾灸</w:t>
      </w:r>
    </w:p>
    <w:p w14:paraId="71F747EE" w14:textId="36567896" w:rsidR="00084681" w:rsidRPr="00407C38" w:rsidRDefault="00084681" w:rsidP="00084681">
      <w:pPr>
        <w:pStyle w:val="afffff5"/>
        <w:ind w:firstLine="420"/>
      </w:pPr>
      <w:r w:rsidRPr="00407C38">
        <w:rPr>
          <w:rFonts w:hint="eastAsia"/>
        </w:rPr>
        <w:t>GB/T 21709.5</w:t>
      </w:r>
      <w:r w:rsidRPr="00407C38">
        <w:t xml:space="preserve"> </w:t>
      </w:r>
      <w:r w:rsidRPr="00407C38">
        <w:rPr>
          <w:rFonts w:hint="eastAsia"/>
        </w:rPr>
        <w:t xml:space="preserve"> 针灸技术操作规范 </w:t>
      </w:r>
      <w:r w:rsidRPr="00407C38">
        <w:t xml:space="preserve"> </w:t>
      </w:r>
      <w:r w:rsidRPr="00407C38">
        <w:rPr>
          <w:rFonts w:hint="eastAsia"/>
        </w:rPr>
        <w:t>第5部分：拔罐</w:t>
      </w:r>
    </w:p>
    <w:p w14:paraId="36655962" w14:textId="19887479" w:rsidR="00084681" w:rsidRPr="00407C38" w:rsidRDefault="00084681" w:rsidP="00084681">
      <w:pPr>
        <w:pStyle w:val="afffff5"/>
        <w:ind w:firstLine="420"/>
      </w:pPr>
      <w:r w:rsidRPr="00407C38">
        <w:rPr>
          <w:rFonts w:hint="eastAsia"/>
        </w:rPr>
        <w:t>GB/T 21709.9</w:t>
      </w:r>
      <w:r w:rsidRPr="00407C38">
        <w:t xml:space="preserve"> </w:t>
      </w:r>
      <w:r w:rsidRPr="00407C38">
        <w:rPr>
          <w:rFonts w:hint="eastAsia"/>
        </w:rPr>
        <w:t xml:space="preserve"> 针灸技术操作规范 </w:t>
      </w:r>
      <w:r w:rsidRPr="00407C38">
        <w:t xml:space="preserve"> </w:t>
      </w:r>
      <w:r w:rsidRPr="00407C38">
        <w:rPr>
          <w:rFonts w:hint="eastAsia"/>
        </w:rPr>
        <w:t>第9部分：穴位贴敷</w:t>
      </w:r>
    </w:p>
    <w:p w14:paraId="15BA7A7A" w14:textId="4116800A" w:rsidR="00084681" w:rsidRPr="00407C38" w:rsidRDefault="00084681" w:rsidP="00084681">
      <w:pPr>
        <w:pStyle w:val="afffff5"/>
        <w:ind w:firstLine="420"/>
      </w:pPr>
      <w:r w:rsidRPr="00407C38">
        <w:rPr>
          <w:rFonts w:hint="eastAsia"/>
        </w:rPr>
        <w:t>GB/T 21709.22</w:t>
      </w:r>
      <w:r w:rsidRPr="00407C38">
        <w:t xml:space="preserve"> </w:t>
      </w:r>
      <w:r w:rsidRPr="00407C38">
        <w:rPr>
          <w:rFonts w:hint="eastAsia"/>
        </w:rPr>
        <w:t xml:space="preserve"> 针灸技术操作规范 </w:t>
      </w:r>
      <w:r w:rsidRPr="00407C38">
        <w:t xml:space="preserve"> </w:t>
      </w:r>
      <w:r w:rsidRPr="00407C38">
        <w:rPr>
          <w:rFonts w:hint="eastAsia"/>
        </w:rPr>
        <w:t>第22部分：刮痧</w:t>
      </w:r>
    </w:p>
    <w:p w14:paraId="14912BC0" w14:textId="77777777" w:rsidR="005C0479" w:rsidRPr="00407C38" w:rsidRDefault="004B3D8E">
      <w:pPr>
        <w:pStyle w:val="afffff5"/>
        <w:ind w:firstLine="420"/>
      </w:pPr>
      <w:r w:rsidRPr="00407C38">
        <w:rPr>
          <w:rFonts w:hint="eastAsia"/>
        </w:rPr>
        <w:t xml:space="preserve">GB/T 40997  </w:t>
      </w:r>
      <w:r w:rsidR="00C91DE4" w:rsidRPr="00407C38">
        <w:rPr>
          <w:rFonts w:hint="eastAsia"/>
        </w:rPr>
        <w:t>经外奇穴名称与定位</w:t>
      </w:r>
    </w:p>
    <w:p w14:paraId="20482AF6" w14:textId="77777777" w:rsidR="005C0479" w:rsidRDefault="004B3D8E">
      <w:pPr>
        <w:pStyle w:val="affc"/>
        <w:spacing w:before="240" w:after="240"/>
      </w:pPr>
      <w:bookmarkStart w:id="42" w:name="_Toc97192966"/>
      <w:r>
        <w:rPr>
          <w:rFonts w:hint="eastAsia"/>
          <w:szCs w:val="21"/>
        </w:rPr>
        <w:t>术语和定义</w:t>
      </w:r>
      <w:bookmarkEnd w:id="42"/>
    </w:p>
    <w:p w14:paraId="0BA4DA6A" w14:textId="77777777" w:rsidR="00B96553" w:rsidRDefault="00AE312C" w:rsidP="00B96553">
      <w:pPr>
        <w:pStyle w:val="afffff5"/>
        <w:ind w:firstLine="420"/>
      </w:pPr>
      <w:sdt>
        <w:sdtPr>
          <w:id w:val="-1909835108"/>
          <w:placeholder>
            <w:docPart w:val="B22134C8F9DC42A2B9FC0BB51821B76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43" w:name="_Toc26986532"/>
          <w:bookmarkEnd w:id="43"/>
          <w:r w:rsidR="004B3D8E" w:rsidRPr="00B96553">
            <w:t>下列术语和定义适用于本文件。</w:t>
          </w:r>
        </w:sdtContent>
      </w:sdt>
    </w:p>
    <w:p w14:paraId="4E5BCD14" w14:textId="77777777" w:rsidR="005C0479" w:rsidRPr="00B96553" w:rsidRDefault="00B96553" w:rsidP="00B96553">
      <w:pPr>
        <w:pStyle w:val="afffffffffff4"/>
        <w:ind w:left="420" w:hangingChars="200" w:hanging="420"/>
        <w:rPr>
          <w:rFonts w:ascii="黑体" w:eastAsia="黑体" w:hAnsi="黑体"/>
        </w:rPr>
      </w:pPr>
      <w:r w:rsidRPr="00B96553">
        <w:rPr>
          <w:rFonts w:ascii="黑体" w:eastAsia="黑体" w:hAnsi="黑体"/>
        </w:rPr>
        <w:br/>
      </w:r>
      <w:r w:rsidR="004B3D8E" w:rsidRPr="00B96553">
        <w:rPr>
          <w:rFonts w:ascii="黑体" w:eastAsia="黑体" w:hAnsi="黑体" w:hint="eastAsia"/>
        </w:rPr>
        <w:t>脉痹（动脉粥样硬化）  vessel impediment（atherosclerosis）</w:t>
      </w:r>
    </w:p>
    <w:p w14:paraId="32D7576D" w14:textId="77777777" w:rsidR="00B96553" w:rsidRDefault="00B96553" w:rsidP="00B96553">
      <w:pPr>
        <w:pStyle w:val="afffff5"/>
        <w:ind w:firstLine="420"/>
      </w:pPr>
      <w:r w:rsidRPr="00B96553">
        <w:rPr>
          <w:rFonts w:hint="eastAsia"/>
        </w:rPr>
        <w:t>因邪客血脉、气血痹阻不通所致。以寸口或趺阳脉伏、血压不对称、患肢疲乏、麻木或疼痛、下肢可见间歇性跛行等为主要表现</w:t>
      </w:r>
      <w:r>
        <w:rPr>
          <w:rFonts w:hint="eastAsia"/>
        </w:rPr>
        <w:t>、</w:t>
      </w:r>
      <w:r w:rsidRPr="00B96553">
        <w:rPr>
          <w:rFonts w:hint="eastAsia"/>
        </w:rPr>
        <w:t>受累动脉管壁增厚变硬、弹性减弱和管腔缩小的肢体痹病类疾病。</w:t>
      </w:r>
    </w:p>
    <w:p w14:paraId="0A41BE4D" w14:textId="77777777" w:rsidR="005C0479" w:rsidRPr="00407C38" w:rsidRDefault="004B3D8E" w:rsidP="00B96553">
      <w:pPr>
        <w:pStyle w:val="afff2"/>
        <w:rPr>
          <w:lang w:bidi="ar"/>
        </w:rPr>
      </w:pPr>
      <w:r>
        <w:rPr>
          <w:rFonts w:hint="eastAsia"/>
          <w:lang w:bidi="ar"/>
        </w:rPr>
        <w:t>动脉粥样硬化的</w:t>
      </w:r>
      <w:r w:rsidRPr="00407C38">
        <w:rPr>
          <w:rFonts w:hint="eastAsia"/>
          <w:lang w:bidi="ar"/>
        </w:rPr>
        <w:t>特点是受累动脉的病变从内膜开始，先后局部有脂质和复合糖类积聚、出血和血栓形成、纤维组织增生和钙质沉着，并有动脉中层的逐渐退变和钙化。由于在动脉内膜积聚的脂质外观呈黄色粥样，因此称为动脉粥样硬化。</w:t>
      </w:r>
    </w:p>
    <w:p w14:paraId="172E5150" w14:textId="77777777" w:rsidR="005C0479" w:rsidRPr="00407C38" w:rsidRDefault="004B3D8E">
      <w:pPr>
        <w:pStyle w:val="affc"/>
        <w:spacing w:before="240" w:after="240"/>
      </w:pPr>
      <w:r w:rsidRPr="00407C38">
        <w:rPr>
          <w:rFonts w:hint="eastAsia"/>
        </w:rPr>
        <w:t>诊断</w:t>
      </w:r>
    </w:p>
    <w:p w14:paraId="66F22C86" w14:textId="77777777" w:rsidR="005C0479" w:rsidRPr="00407C38" w:rsidRDefault="004B3D8E">
      <w:pPr>
        <w:pStyle w:val="affd"/>
        <w:spacing w:before="120" w:after="120"/>
      </w:pPr>
      <w:r w:rsidRPr="00407C38">
        <w:rPr>
          <w:rFonts w:hint="eastAsia"/>
        </w:rPr>
        <w:t>症状</w:t>
      </w:r>
    </w:p>
    <w:p w14:paraId="73A2EEF0" w14:textId="77777777" w:rsidR="005C0479" w:rsidRPr="00407C38" w:rsidRDefault="004B3D8E">
      <w:pPr>
        <w:pStyle w:val="afffffffff1"/>
      </w:pPr>
      <w:r w:rsidRPr="00407C38">
        <w:rPr>
          <w:rFonts w:hint="eastAsia"/>
        </w:rPr>
        <w:t>胸闷、胸痛，心悸或头晕头痛，或半身不遂、口眼歪斜，舌强言蹇等。</w:t>
      </w:r>
    </w:p>
    <w:p w14:paraId="4CB55A5C" w14:textId="77777777" w:rsidR="005C0479" w:rsidRPr="00407C38" w:rsidRDefault="004B3D8E">
      <w:pPr>
        <w:pStyle w:val="afffffffff1"/>
      </w:pPr>
      <w:r w:rsidRPr="00407C38">
        <w:rPr>
          <w:rFonts w:hint="eastAsia"/>
        </w:rPr>
        <w:t>全身证候如失眠、面色无华，气短乏力，自汗等。</w:t>
      </w:r>
    </w:p>
    <w:p w14:paraId="645847EC" w14:textId="77777777" w:rsidR="005C0479" w:rsidRPr="00407C38" w:rsidRDefault="004B3D8E">
      <w:pPr>
        <w:pStyle w:val="afffffffff1"/>
      </w:pPr>
      <w:r w:rsidRPr="00407C38">
        <w:rPr>
          <w:rFonts w:hint="eastAsia"/>
        </w:rPr>
        <w:t>可导致心悸、心下满等与心相关症候。</w:t>
      </w:r>
    </w:p>
    <w:p w14:paraId="29CC1409" w14:textId="77777777" w:rsidR="005C0479" w:rsidRPr="00407C38" w:rsidRDefault="004B3D8E">
      <w:pPr>
        <w:pStyle w:val="affd"/>
        <w:spacing w:before="120" w:after="120"/>
      </w:pPr>
      <w:r w:rsidRPr="00407C38">
        <w:rPr>
          <w:rFonts w:hint="eastAsia"/>
        </w:rPr>
        <w:t>证候</w:t>
      </w:r>
    </w:p>
    <w:p w14:paraId="152954F2" w14:textId="77777777" w:rsidR="005C0479" w:rsidRPr="00407C38" w:rsidRDefault="004B3D8E" w:rsidP="00A707FD">
      <w:pPr>
        <w:pStyle w:val="affe"/>
        <w:spacing w:before="120" w:after="120"/>
      </w:pPr>
      <w:r w:rsidRPr="00407C38">
        <w:rPr>
          <w:rFonts w:hint="eastAsia"/>
        </w:rPr>
        <w:t>冠状动脉粥样硬化性心脏病</w:t>
      </w:r>
    </w:p>
    <w:p w14:paraId="6DAC79D0" w14:textId="77777777" w:rsidR="005C0479" w:rsidRPr="00407C38" w:rsidRDefault="004B3D8E" w:rsidP="00A707FD">
      <w:pPr>
        <w:pStyle w:val="afffffffff0"/>
      </w:pPr>
      <w:r w:rsidRPr="00407C38">
        <w:rPr>
          <w:rFonts w:hint="eastAsia"/>
        </w:rPr>
        <w:t>痰瘀阻滞证：胸多为闷痛或重痛、痛处固定、可放射至肩背、气短、喘息、痰多黏稠、肢体沉重、形体肥胖、舌暗红或紫暗、有瘀斑、苔浊腻或白滑、脉弦滑或涩或结代。</w:t>
      </w:r>
    </w:p>
    <w:p w14:paraId="0CCA1FB8" w14:textId="77777777" w:rsidR="005C0479" w:rsidRPr="00407C38" w:rsidRDefault="004B3D8E" w:rsidP="00A707FD">
      <w:pPr>
        <w:pStyle w:val="afffffffff0"/>
      </w:pPr>
      <w:r w:rsidRPr="00407C38">
        <w:rPr>
          <w:rFonts w:hint="eastAsia"/>
        </w:rPr>
        <w:t>痰浊内阻证：体肥少动、嗜睡、晨起口中黏腻乏味、舌质淡胖、或丹暗、边有齿痕、苔白腻、脉象沉缓或滑。</w:t>
      </w:r>
    </w:p>
    <w:p w14:paraId="412F92C3" w14:textId="77777777" w:rsidR="005C0479" w:rsidRPr="00407C38" w:rsidRDefault="004B3D8E" w:rsidP="00A707FD">
      <w:pPr>
        <w:pStyle w:val="afffffffff0"/>
      </w:pPr>
      <w:r w:rsidRPr="00407C38">
        <w:rPr>
          <w:rFonts w:hint="eastAsia"/>
        </w:rPr>
        <w:t>肝肾阴虚证：主症为眩晕、头晕、头痛、次症包括口干口苦、腰膝酸软、耳鸣、五心烦热、失眠、视物模糊、舌红少苔、脉细弦。</w:t>
      </w:r>
    </w:p>
    <w:p w14:paraId="591E102A" w14:textId="77777777" w:rsidR="005C0479" w:rsidRPr="00407C38" w:rsidRDefault="004B3D8E" w:rsidP="00A707FD">
      <w:pPr>
        <w:pStyle w:val="afffffffff0"/>
      </w:pPr>
      <w:r w:rsidRPr="00407C38">
        <w:rPr>
          <w:rFonts w:hint="eastAsia"/>
        </w:rPr>
        <w:lastRenderedPageBreak/>
        <w:t>气虚血瘀证：心胸疼痛、心痛如刺、痛处固定、入夜更甚、唇舌紫暗、舌有瘀斑、苔薄、脉涩或结代。</w:t>
      </w:r>
    </w:p>
    <w:p w14:paraId="715F067A" w14:textId="77777777" w:rsidR="005C0479" w:rsidRPr="00407C38" w:rsidRDefault="004B3D8E" w:rsidP="00A707FD">
      <w:pPr>
        <w:pStyle w:val="afffffffff0"/>
      </w:pPr>
      <w:r w:rsidRPr="00407C38">
        <w:rPr>
          <w:rFonts w:hint="eastAsia"/>
        </w:rPr>
        <w:t>气滞血瘀证：胸痛时作、痛无定处、时欲太息、情志抑郁可诱发或加重、或兼有脘腹胀闷、得嗳气或矢气则舒、苔薄或薄腻、脉弦。</w:t>
      </w:r>
    </w:p>
    <w:p w14:paraId="658873C0" w14:textId="0E1F0562" w:rsidR="005C0479" w:rsidRPr="00407C38" w:rsidRDefault="004B3D8E" w:rsidP="00A707FD">
      <w:pPr>
        <w:pStyle w:val="afffffffff0"/>
      </w:pPr>
      <w:r w:rsidRPr="00407C38">
        <w:rPr>
          <w:rFonts w:hint="eastAsia"/>
        </w:rPr>
        <w:t>脾肾阳虚证：胸闷气短、甚则胸痛彻背、心悸汗出、畏寒、肢冷、下肢浮冲、腰酸无力、面色苍白、唇甲淡白或青紫</w:t>
      </w:r>
      <w:r w:rsidR="001935D5" w:rsidRPr="00407C38">
        <w:rPr>
          <w:rFonts w:hint="eastAsia"/>
        </w:rPr>
        <w:t>；</w:t>
      </w:r>
      <w:r w:rsidRPr="00407C38">
        <w:rPr>
          <w:rFonts w:hint="eastAsia"/>
        </w:rPr>
        <w:t>舌淡白或紫暗、脉沉细或沉微欲绝。</w:t>
      </w:r>
    </w:p>
    <w:p w14:paraId="3ECD6949" w14:textId="77777777" w:rsidR="005C0479" w:rsidRPr="00407C38" w:rsidRDefault="004B3D8E" w:rsidP="00A707FD">
      <w:pPr>
        <w:pStyle w:val="afffffffff0"/>
      </w:pPr>
      <w:r w:rsidRPr="00407C38">
        <w:rPr>
          <w:rFonts w:hint="eastAsia"/>
        </w:rPr>
        <w:t>湿热蕴结证：胸中痞塞、满闷不畅、或有微痛、呼吸欠畅、头昏身重、倦怠乏力、口苦干黏、渴不多饮、心烦少寐、纳呆食少、脘腹胀满、大便或秘或溏、小便短赤不利、舌质红、舌苔初起多白、继而由白转黄、由黄转黑、脉象多濡。</w:t>
      </w:r>
    </w:p>
    <w:p w14:paraId="694CFBDF" w14:textId="5C0584C9" w:rsidR="005C0479" w:rsidRPr="00407C38" w:rsidRDefault="004B3D8E" w:rsidP="00A707FD">
      <w:pPr>
        <w:pStyle w:val="afffffffff0"/>
      </w:pPr>
      <w:r w:rsidRPr="00407C38">
        <w:rPr>
          <w:rFonts w:hint="eastAsia"/>
        </w:rPr>
        <w:t>肝阳痰火证：半身不遂、口舌歪斜、言语謇涩或不语、感觉减退或消失、头晕目眩、发病突然、心烦易怒、肢体强急、痰多而粘、舌红、苔黄腻、脉弦滑。</w:t>
      </w:r>
    </w:p>
    <w:p w14:paraId="4967787F" w14:textId="77777777" w:rsidR="005C0479" w:rsidRPr="00407C38" w:rsidRDefault="004B3D8E" w:rsidP="00A707FD">
      <w:pPr>
        <w:pStyle w:val="afffffffff0"/>
      </w:pPr>
      <w:r w:rsidRPr="00407C38">
        <w:rPr>
          <w:rFonts w:hint="eastAsia"/>
        </w:rPr>
        <w:t>肝郁脾虚证：胸闷、胸痛、胸胁胀满、腹胀便溏、善太息、食少乏力、舌质暗、苔薄白或腻、脉弦细或弦滑。</w:t>
      </w:r>
    </w:p>
    <w:p w14:paraId="21867BDA" w14:textId="6FC616FD" w:rsidR="005C0479" w:rsidRPr="00407C38" w:rsidRDefault="004B3D8E" w:rsidP="00A707FD">
      <w:pPr>
        <w:pStyle w:val="afffffffff0"/>
      </w:pPr>
      <w:r w:rsidRPr="00407C38">
        <w:rPr>
          <w:rFonts w:hint="eastAsia"/>
        </w:rPr>
        <w:t>胃热腑实</w:t>
      </w:r>
      <w:r w:rsidR="00811B6C" w:rsidRPr="00407C38">
        <w:rPr>
          <w:rFonts w:hint="eastAsia"/>
        </w:rPr>
        <w:t>证</w:t>
      </w:r>
      <w:r w:rsidRPr="00407C38">
        <w:rPr>
          <w:rFonts w:hint="eastAsia"/>
        </w:rPr>
        <w:t>：容易饥饿、牙龈肿痛、泛酸水、手足心热、胃部灼热、口苦、喜欢冷饮冷食、恶心、皮肤油脂分泌多、牙龈出血、胃脘痛、口干、舌红或舌边尖红、苔黄腻或黄燥、脉滑数或洪数。</w:t>
      </w:r>
    </w:p>
    <w:p w14:paraId="3F4A1A42" w14:textId="77777777" w:rsidR="005C0479" w:rsidRPr="00407C38" w:rsidRDefault="005623CD" w:rsidP="00A707FD">
      <w:pPr>
        <w:pStyle w:val="affe"/>
        <w:spacing w:before="120" w:after="120"/>
      </w:pPr>
      <w:r w:rsidRPr="00407C38">
        <w:rPr>
          <w:rFonts w:hint="eastAsia"/>
        </w:rPr>
        <w:t>脑部动脉粥样硬化</w:t>
      </w:r>
    </w:p>
    <w:p w14:paraId="18DE3B6F" w14:textId="77777777" w:rsidR="005C0479" w:rsidRPr="00407C38" w:rsidRDefault="004B3D8E" w:rsidP="005623CD">
      <w:pPr>
        <w:pStyle w:val="afffffffff3"/>
      </w:pPr>
      <w:r w:rsidRPr="00407C38">
        <w:rPr>
          <w:rFonts w:hint="eastAsia"/>
        </w:rPr>
        <w:t>中经络</w:t>
      </w:r>
      <w:r w:rsidR="00A707FD" w:rsidRPr="00407C38">
        <w:rPr>
          <w:rFonts w:hint="eastAsia"/>
        </w:rPr>
        <w:t>：</w:t>
      </w:r>
    </w:p>
    <w:p w14:paraId="209AC28E" w14:textId="1B25B0E2" w:rsidR="005C0479" w:rsidRPr="00407C38" w:rsidRDefault="004B3D8E" w:rsidP="005623CD">
      <w:pPr>
        <w:pStyle w:val="af5"/>
        <w:numPr>
          <w:ilvl w:val="0"/>
          <w:numId w:val="35"/>
        </w:numPr>
        <w:rPr>
          <w:rFonts w:hAnsi="宋体" w:cs="宋体"/>
          <w:sz w:val="24"/>
          <w:szCs w:val="24"/>
        </w:rPr>
      </w:pPr>
      <w:r w:rsidRPr="00407C38">
        <w:rPr>
          <w:rFonts w:hint="eastAsia"/>
        </w:rPr>
        <w:t>风痰阻络证：突然偏身麻木，肌肤不仁，口舌歪斜，言语不利，甚则半身不遂，舌强言蹇或不语，头晕目眩，痰多而黏，舌质黯淡，舌苔白腻，脉弦滑等。多见于脑梗死的急性期</w:t>
      </w:r>
      <w:r w:rsidR="00684BEB" w:rsidRPr="00407C38">
        <w:rPr>
          <w:rFonts w:hint="eastAsia"/>
        </w:rPr>
        <w:t>；</w:t>
      </w:r>
    </w:p>
    <w:p w14:paraId="6C268206" w14:textId="5139C0A1" w:rsidR="005C0479" w:rsidRPr="00407C38" w:rsidRDefault="004B3D8E" w:rsidP="005623CD">
      <w:pPr>
        <w:pStyle w:val="af5"/>
      </w:pPr>
      <w:r w:rsidRPr="00407C38">
        <w:rPr>
          <w:rFonts w:hint="eastAsia"/>
        </w:rPr>
        <w:t>风火上扰证：半身不遂,偏身麻木,舌强言蹇或不语，或口舌歪斜，眩晕头痛，面红目赤，口苦咽干，心烦易怒，尿赤便干，舌质红或红绛，舌苔黄腻，脉弦有力或弦数等。多见于急性期</w:t>
      </w:r>
      <w:r w:rsidR="00684BEB" w:rsidRPr="00407C38">
        <w:rPr>
          <w:rFonts w:hint="eastAsia"/>
        </w:rPr>
        <w:t>；</w:t>
      </w:r>
    </w:p>
    <w:p w14:paraId="1C57021D" w14:textId="5FAC8DD9" w:rsidR="005C0479" w:rsidRPr="00407C38" w:rsidRDefault="004B3D8E" w:rsidP="005623CD">
      <w:pPr>
        <w:pStyle w:val="af5"/>
      </w:pPr>
      <w:r w:rsidRPr="00407C38">
        <w:rPr>
          <w:rFonts w:hint="eastAsia"/>
        </w:rPr>
        <w:t>气虚血瘀证：半身不遂，口舌歪斜，舌强言蹇或不语,偏身麻木,面色无华，气短乏力，自汗，心悸，手肿胀，便溏，舌质黯淡，舌苔薄白或白腻，脉沉细。多见于恢复期，也可见于急性期</w:t>
      </w:r>
      <w:r w:rsidR="00684BEB" w:rsidRPr="00407C38">
        <w:rPr>
          <w:rFonts w:hint="eastAsia"/>
        </w:rPr>
        <w:t>；</w:t>
      </w:r>
    </w:p>
    <w:p w14:paraId="50F8D598" w14:textId="79CAB56A" w:rsidR="005C0479" w:rsidRPr="00407C38" w:rsidRDefault="004B3D8E" w:rsidP="005623CD">
      <w:pPr>
        <w:pStyle w:val="af5"/>
      </w:pPr>
      <w:r w:rsidRPr="00407C38">
        <w:rPr>
          <w:rFonts w:hint="eastAsia"/>
        </w:rPr>
        <w:t>阴虚风动证：平素头晕头痛，耳鸣目眩，手足心热，口燥咽干，少眠多梦，腰膝酸软，突然一侧手足沉重麻木，口舌歪斜，半身不遂，舌强语蹇，舌质红绛或黯红，少苔或无苔，脉细弦或细弦数等。多见于恢复期，亦可以见于急性期</w:t>
      </w:r>
      <w:r w:rsidR="00684BEB" w:rsidRPr="00407C38">
        <w:rPr>
          <w:rFonts w:hint="eastAsia"/>
        </w:rPr>
        <w:t>；</w:t>
      </w:r>
    </w:p>
    <w:p w14:paraId="752717DC" w14:textId="77777777" w:rsidR="005C0479" w:rsidRPr="00407C38" w:rsidRDefault="004B3D8E" w:rsidP="005623CD">
      <w:pPr>
        <w:pStyle w:val="af5"/>
      </w:pPr>
      <w:r w:rsidRPr="00407C38">
        <w:t>肝肾亏虚证</w:t>
      </w:r>
      <w:r w:rsidRPr="00407C38">
        <w:rPr>
          <w:rFonts w:hint="eastAsia"/>
        </w:rPr>
        <w:t>：</w:t>
      </w:r>
      <w:r w:rsidRPr="00407C38">
        <w:t>半身不遂</w:t>
      </w:r>
      <w:r w:rsidRPr="00407C38">
        <w:rPr>
          <w:rFonts w:hint="eastAsia"/>
        </w:rPr>
        <w:t>，</w:t>
      </w:r>
      <w:r w:rsidRPr="00407C38">
        <w:t>患肢僵硬</w:t>
      </w:r>
      <w:r w:rsidRPr="00407C38">
        <w:rPr>
          <w:rFonts w:hint="eastAsia"/>
        </w:rPr>
        <w:t>，</w:t>
      </w:r>
      <w:r w:rsidRPr="00407C38">
        <w:t>拘挛变形</w:t>
      </w:r>
      <w:r w:rsidRPr="00407C38">
        <w:rPr>
          <w:rFonts w:hint="eastAsia"/>
        </w:rPr>
        <w:t>，</w:t>
      </w:r>
      <w:r w:rsidRPr="00407C38">
        <w:t>舌强不语</w:t>
      </w:r>
      <w:r w:rsidRPr="00407C38">
        <w:rPr>
          <w:rFonts w:hint="eastAsia"/>
        </w:rPr>
        <w:t>，</w:t>
      </w:r>
      <w:r w:rsidRPr="00407C38">
        <w:t>肢体肌肉萎缩</w:t>
      </w:r>
      <w:r w:rsidRPr="00407C38">
        <w:rPr>
          <w:rFonts w:hint="eastAsia"/>
        </w:rPr>
        <w:t>，</w:t>
      </w:r>
      <w:r w:rsidRPr="00407C38">
        <w:t>舌红或淡红</w:t>
      </w:r>
      <w:r w:rsidRPr="00407C38">
        <w:rPr>
          <w:rFonts w:hint="eastAsia"/>
        </w:rPr>
        <w:t>，</w:t>
      </w:r>
      <w:r w:rsidRPr="00407C38">
        <w:t>脉沉细</w:t>
      </w:r>
      <w:r w:rsidRPr="00407C38">
        <w:rPr>
          <w:rFonts w:hint="eastAsia"/>
        </w:rPr>
        <w:t>。</w:t>
      </w:r>
      <w:r w:rsidRPr="00407C38">
        <w:t>多见于恢复后期或后遗症期。</w:t>
      </w:r>
    </w:p>
    <w:p w14:paraId="77CB457C" w14:textId="77777777" w:rsidR="005C0479" w:rsidRPr="00407C38" w:rsidRDefault="004B3D8E" w:rsidP="005623CD">
      <w:pPr>
        <w:pStyle w:val="afffffffff3"/>
      </w:pPr>
      <w:r w:rsidRPr="00407C38">
        <w:rPr>
          <w:rFonts w:hint="eastAsia"/>
        </w:rPr>
        <w:t>中脏腑</w:t>
      </w:r>
      <w:r w:rsidR="005623CD" w:rsidRPr="00407C38">
        <w:rPr>
          <w:rFonts w:hint="eastAsia"/>
        </w:rPr>
        <w:t>：</w:t>
      </w:r>
    </w:p>
    <w:p w14:paraId="4C359BE9" w14:textId="5DE408AF" w:rsidR="005C0479" w:rsidRPr="00407C38" w:rsidRDefault="004B3D8E" w:rsidP="005623CD">
      <w:pPr>
        <w:pStyle w:val="af5"/>
        <w:numPr>
          <w:ilvl w:val="0"/>
          <w:numId w:val="36"/>
        </w:numPr>
      </w:pPr>
      <w:r w:rsidRPr="00407C38">
        <w:rPr>
          <w:rFonts w:hint="eastAsia"/>
        </w:rPr>
        <w:t>痰湿蒙神证：神志昏蒙，痰涎壅盛，面白唇黯，半身不遂，静卧不烦，肢体松懈，四肢不温，或周身湿冷，二便自遗，舌苔白腻，脉沉滑。多见于急性期</w:t>
      </w:r>
      <w:r w:rsidR="00684BEB" w:rsidRPr="00407C38">
        <w:rPr>
          <w:rFonts w:hint="eastAsia"/>
        </w:rPr>
        <w:t>；</w:t>
      </w:r>
    </w:p>
    <w:p w14:paraId="3FAB08D8" w14:textId="0B551B29" w:rsidR="005C0479" w:rsidRPr="00407C38" w:rsidRDefault="004B3D8E" w:rsidP="005623CD">
      <w:pPr>
        <w:pStyle w:val="af5"/>
      </w:pPr>
      <w:r w:rsidRPr="00407C38">
        <w:rPr>
          <w:rFonts w:hint="eastAsia"/>
        </w:rPr>
        <w:t>痰热内闭证：神识昏蒙,鼻鼾痰鸣,半身不遂,或肢体强痉拘急,面赤身热,气粗口臭,躁扰不宁,大小便闭,甚则抽搐、呕血,舌质红降,舌苔黄腻或褐黄干腻,脉弦滑而数等。多见于急性期</w:t>
      </w:r>
      <w:r w:rsidR="00684BEB" w:rsidRPr="00407C38">
        <w:rPr>
          <w:rFonts w:hint="eastAsia"/>
        </w:rPr>
        <w:t>；</w:t>
      </w:r>
    </w:p>
    <w:p w14:paraId="1F7F2016" w14:textId="750127E2" w:rsidR="005C0479" w:rsidRPr="00407C38" w:rsidRDefault="004B3D8E" w:rsidP="005623CD">
      <w:pPr>
        <w:pStyle w:val="af5"/>
      </w:pPr>
      <w:r w:rsidRPr="00407C38">
        <w:rPr>
          <w:rFonts w:hint="eastAsia"/>
        </w:rPr>
        <w:t>元气败脱证：昏愦不知，目合口张，四肢松懈软瘫，鼻鼾息微，肢冷，汗多，二便自遗，舌质紫暗，舌苔白腻，脉微欲绝。多见于急性期之危重证，病情危笃临终之时，属于中风危候，多难救治。</w:t>
      </w:r>
    </w:p>
    <w:p w14:paraId="6AFEA8C2" w14:textId="77777777" w:rsidR="005623CD" w:rsidRPr="00407C38" w:rsidRDefault="004B3D8E" w:rsidP="008A7BBC">
      <w:pPr>
        <w:pStyle w:val="affe"/>
        <w:spacing w:before="120" w:after="120"/>
      </w:pPr>
      <w:r w:rsidRPr="00407C38">
        <w:rPr>
          <w:rFonts w:hint="eastAsia"/>
        </w:rPr>
        <w:t>颈动脉粥样硬化</w:t>
      </w:r>
    </w:p>
    <w:p w14:paraId="469D003B" w14:textId="06032435" w:rsidR="008A7BBC" w:rsidRPr="00407C38" w:rsidRDefault="004B3D8E" w:rsidP="008A7BBC">
      <w:pPr>
        <w:pStyle w:val="afffffffff0"/>
      </w:pPr>
      <w:r w:rsidRPr="00407C38">
        <w:rPr>
          <w:rFonts w:hint="eastAsia"/>
        </w:rPr>
        <w:t>气虚痰瘀证</w:t>
      </w:r>
      <w:r w:rsidR="008A7BBC" w:rsidRPr="00407C38">
        <w:rPr>
          <w:rFonts w:hint="eastAsia"/>
        </w:rPr>
        <w:t>：神疲，乏力，气短，头昏，身重，口黏腻，大便黏滞，头痛，口唇紫暗，舌质紫暗、舌下脉络迂曲或紫暗，脉沉或弦。</w:t>
      </w:r>
    </w:p>
    <w:p w14:paraId="101EA4B0" w14:textId="522D7C00" w:rsidR="008A7BBC" w:rsidRPr="00407C38" w:rsidRDefault="004B3D8E" w:rsidP="008A7BBC">
      <w:pPr>
        <w:pStyle w:val="afffffffff0"/>
      </w:pPr>
      <w:r w:rsidRPr="00407C38">
        <w:rPr>
          <w:rFonts w:hint="eastAsia"/>
        </w:rPr>
        <w:t>气滞痰瘀证</w:t>
      </w:r>
      <w:r w:rsidR="008A7BBC" w:rsidRPr="00407C38">
        <w:rPr>
          <w:rFonts w:hint="eastAsia"/>
        </w:rPr>
        <w:t>：胸胁胀闷，痞满，善太息，头晕，嗳气，口黏腻，大便黏滞，头痛，口唇紫暗，舌质紫暗、舌下脉络迂曲或紫暗，脉弦或涩。</w:t>
      </w:r>
    </w:p>
    <w:p w14:paraId="02A0B1D5" w14:textId="39CC2E31" w:rsidR="008A7BBC" w:rsidRPr="00407C38" w:rsidRDefault="004B3D8E" w:rsidP="008A7BBC">
      <w:pPr>
        <w:pStyle w:val="afffffffff0"/>
      </w:pPr>
      <w:r w:rsidRPr="00407C38">
        <w:rPr>
          <w:rFonts w:hint="eastAsia"/>
        </w:rPr>
        <w:t>阴虚阳亢痰瘀证</w:t>
      </w:r>
      <w:r w:rsidR="008A7BBC" w:rsidRPr="00407C38">
        <w:rPr>
          <w:rFonts w:hint="eastAsia"/>
        </w:rPr>
        <w:t>：五心烦热，烦躁，口干，头晕，失眠，口黏腻，大便黏滞，头痛，口唇紫暗，舌质紫暗、舌下脉迂曲张或紫暗，脉细或弦。</w:t>
      </w:r>
    </w:p>
    <w:p w14:paraId="69D2ED33" w14:textId="430D09A7" w:rsidR="008A7BBC" w:rsidRPr="00407C38" w:rsidRDefault="004B3D8E" w:rsidP="008A7BBC">
      <w:pPr>
        <w:pStyle w:val="afffffffff0"/>
      </w:pPr>
      <w:r w:rsidRPr="00407C38">
        <w:rPr>
          <w:rFonts w:hint="eastAsia"/>
        </w:rPr>
        <w:t>阳虚痰瘀证</w:t>
      </w:r>
      <w:r w:rsidR="008A7BBC" w:rsidRPr="00407C38">
        <w:rPr>
          <w:rFonts w:hint="eastAsia"/>
        </w:rPr>
        <w:t>：畏寒，肢冷，乏力，头昏，身重，口黏腻，大便黏滞，头痛，口唇紫暗，舌质紫暗、舌下脉络迂曲或紫暗，脉迟或弦。</w:t>
      </w:r>
    </w:p>
    <w:p w14:paraId="5BE2BFE7" w14:textId="001B1D03" w:rsidR="008A7BBC" w:rsidRPr="00407C38" w:rsidRDefault="004B3D8E" w:rsidP="008A7BBC">
      <w:pPr>
        <w:pStyle w:val="afffffffff0"/>
      </w:pPr>
      <w:r w:rsidRPr="00407C38">
        <w:rPr>
          <w:rFonts w:hint="eastAsia"/>
        </w:rPr>
        <w:t>痰浊瘀阻证</w:t>
      </w:r>
      <w:r w:rsidR="008A7BBC" w:rsidRPr="00407C38">
        <w:rPr>
          <w:rFonts w:hint="eastAsia"/>
        </w:rPr>
        <w:t>：头重肢困，形体肥胖，痞满，纳呆，便溏，口黏腻，健忘，头晕，口唇紫暗，舌质紫暗、舌下脉络迂曲或紫暗，脉迟或弦。</w:t>
      </w:r>
    </w:p>
    <w:p w14:paraId="24E8F3DC" w14:textId="2B44F81A" w:rsidR="005C0479" w:rsidRPr="00407C38" w:rsidRDefault="004B3D8E" w:rsidP="008A7BBC">
      <w:pPr>
        <w:pStyle w:val="afffffffff0"/>
      </w:pPr>
      <w:r w:rsidRPr="00407C38">
        <w:rPr>
          <w:rFonts w:hint="eastAsia"/>
        </w:rPr>
        <w:lastRenderedPageBreak/>
        <w:t>痰瘀化热证</w:t>
      </w:r>
      <w:r w:rsidR="008A7BBC" w:rsidRPr="00407C38">
        <w:rPr>
          <w:rFonts w:hint="eastAsia"/>
        </w:rPr>
        <w:t>：胸中烦热，皮肤瘙痒，失眠，头晕，畏热，口黏腻，口渴，头痛，口唇紫暗，舌质紫暗、舌下脉络曲张或紫暗，脉迟或弦。</w:t>
      </w:r>
    </w:p>
    <w:p w14:paraId="17E00AD4" w14:textId="77777777" w:rsidR="005C0479" w:rsidRPr="00407C38" w:rsidRDefault="004B3D8E">
      <w:pPr>
        <w:pStyle w:val="affc"/>
        <w:spacing w:before="240" w:after="240"/>
      </w:pPr>
      <w:r w:rsidRPr="00407C38">
        <w:rPr>
          <w:rFonts w:hint="eastAsia"/>
        </w:rPr>
        <w:t>内治法</w:t>
      </w:r>
    </w:p>
    <w:p w14:paraId="090C1A92" w14:textId="77777777" w:rsidR="005623CD" w:rsidRPr="00407C38" w:rsidRDefault="005623CD" w:rsidP="005623CD">
      <w:pPr>
        <w:pStyle w:val="affd"/>
        <w:spacing w:before="120" w:after="120"/>
      </w:pPr>
      <w:r w:rsidRPr="00407C38">
        <w:rPr>
          <w:rFonts w:hint="eastAsia"/>
        </w:rPr>
        <w:t>冠状动脉粥样硬化性心脏病</w:t>
      </w:r>
    </w:p>
    <w:p w14:paraId="30640551" w14:textId="77777777" w:rsidR="005C0479" w:rsidRPr="00407C38" w:rsidRDefault="004B3D8E" w:rsidP="005623CD">
      <w:pPr>
        <w:pStyle w:val="affe"/>
        <w:spacing w:before="120" w:after="120"/>
      </w:pPr>
      <w:r w:rsidRPr="00407C38">
        <w:rPr>
          <w:rFonts w:hint="eastAsia"/>
        </w:rPr>
        <w:t>痰瘀阻滞证</w:t>
      </w:r>
    </w:p>
    <w:p w14:paraId="082CC9B3" w14:textId="77777777" w:rsidR="005C0479" w:rsidRPr="00407C38" w:rsidRDefault="004B3D8E" w:rsidP="00D60844">
      <w:pPr>
        <w:pStyle w:val="afffffffff0"/>
      </w:pPr>
      <w:r w:rsidRPr="00407C38">
        <w:rPr>
          <w:rFonts w:hint="eastAsia"/>
        </w:rPr>
        <w:t>治法：化痰散结、活血通络。</w:t>
      </w:r>
    </w:p>
    <w:p w14:paraId="39428044" w14:textId="77777777" w:rsidR="005C0479" w:rsidRPr="00407C38" w:rsidRDefault="004B3D8E" w:rsidP="00D60844">
      <w:pPr>
        <w:pStyle w:val="afffffffff0"/>
      </w:pPr>
      <w:r w:rsidRPr="00407C38">
        <w:rPr>
          <w:rFonts w:hint="eastAsia"/>
        </w:rPr>
        <w:t>推荐方药：血府逐瘀汤合瓜蒌薤白半夏汤。要求如下：</w:t>
      </w:r>
    </w:p>
    <w:p w14:paraId="473F78EF" w14:textId="2355069D" w:rsidR="005C0479" w:rsidRPr="00407C38" w:rsidRDefault="004B3D8E">
      <w:pPr>
        <w:pStyle w:val="afffff5"/>
        <w:ind w:firstLine="420"/>
      </w:pPr>
      <w:r w:rsidRPr="00407C38">
        <w:rPr>
          <w:rFonts w:hint="eastAsia"/>
        </w:rPr>
        <w:t>——药物组成：瓜蒌30</w:t>
      </w:r>
      <w:r w:rsidR="001935D5" w:rsidRPr="00407C38">
        <w:rPr>
          <w:rFonts w:hint="eastAsia"/>
          <w:vertAlign w:val="superscript"/>
        </w:rPr>
        <w:t xml:space="preserve"> </w:t>
      </w:r>
      <w:r w:rsidRPr="00407C38">
        <w:rPr>
          <w:rFonts w:hint="eastAsia"/>
        </w:rPr>
        <w:t>g、桔梗15</w:t>
      </w:r>
      <w:r w:rsidR="001935D5" w:rsidRPr="00407C38">
        <w:rPr>
          <w:rFonts w:hint="eastAsia"/>
          <w:vertAlign w:val="superscript"/>
        </w:rPr>
        <w:t xml:space="preserve"> </w:t>
      </w:r>
      <w:r w:rsidRPr="00407C38">
        <w:rPr>
          <w:rFonts w:hint="eastAsia"/>
        </w:rPr>
        <w:t>g、胆南星15</w:t>
      </w:r>
      <w:r w:rsidR="001935D5" w:rsidRPr="00407C38">
        <w:rPr>
          <w:rFonts w:hint="eastAsia"/>
          <w:vertAlign w:val="superscript"/>
        </w:rPr>
        <w:t xml:space="preserve"> </w:t>
      </w:r>
      <w:r w:rsidRPr="00407C38">
        <w:rPr>
          <w:rFonts w:hint="eastAsia"/>
        </w:rPr>
        <w:t>g、牛膝15</w:t>
      </w:r>
      <w:r w:rsidR="001935D5" w:rsidRPr="00407C38">
        <w:rPr>
          <w:rFonts w:hint="eastAsia"/>
          <w:vertAlign w:val="superscript"/>
        </w:rPr>
        <w:t xml:space="preserve"> </w:t>
      </w:r>
      <w:r w:rsidRPr="00407C38">
        <w:rPr>
          <w:rFonts w:hint="eastAsia"/>
        </w:rPr>
        <w:t>g、甘草15</w:t>
      </w:r>
      <w:r w:rsidR="001935D5" w:rsidRPr="00407C38">
        <w:rPr>
          <w:rFonts w:hint="eastAsia"/>
          <w:vertAlign w:val="superscript"/>
        </w:rPr>
        <w:t xml:space="preserve"> </w:t>
      </w:r>
      <w:r w:rsidRPr="00407C38">
        <w:rPr>
          <w:rFonts w:hint="eastAsia"/>
        </w:rPr>
        <w:t>g、半夏30</w:t>
      </w:r>
      <w:r w:rsidR="001935D5" w:rsidRPr="00407C38">
        <w:rPr>
          <w:rFonts w:hint="eastAsia"/>
          <w:vertAlign w:val="superscript"/>
        </w:rPr>
        <w:t xml:space="preserve"> </w:t>
      </w:r>
      <w:r w:rsidRPr="00407C38">
        <w:rPr>
          <w:rFonts w:hint="eastAsia"/>
        </w:rPr>
        <w:t>g、桃仁12</w:t>
      </w:r>
      <w:r w:rsidR="001935D5" w:rsidRPr="00407C38">
        <w:rPr>
          <w:rFonts w:hint="eastAsia"/>
          <w:vertAlign w:val="superscript"/>
        </w:rPr>
        <w:t xml:space="preserve"> </w:t>
      </w:r>
      <w:r w:rsidRPr="00407C38">
        <w:rPr>
          <w:rFonts w:hint="eastAsia"/>
        </w:rPr>
        <w:t>g、川芎15</w:t>
      </w:r>
      <w:r w:rsidR="001935D5" w:rsidRPr="00407C38">
        <w:rPr>
          <w:rFonts w:hint="eastAsia"/>
          <w:vertAlign w:val="superscript"/>
        </w:rPr>
        <w:t xml:space="preserve"> </w:t>
      </w:r>
      <w:r w:rsidRPr="00407C38">
        <w:rPr>
          <w:rFonts w:hint="eastAsia"/>
        </w:rPr>
        <w:t>g、枳壳15</w:t>
      </w:r>
      <w:r w:rsidR="001935D5" w:rsidRPr="00407C38">
        <w:rPr>
          <w:rFonts w:hint="eastAsia"/>
          <w:vertAlign w:val="superscript"/>
        </w:rPr>
        <w:t xml:space="preserve"> </w:t>
      </w:r>
      <w:r w:rsidRPr="00407C38">
        <w:rPr>
          <w:rFonts w:hint="eastAsia"/>
        </w:rPr>
        <w:t>g、陈皮15</w:t>
      </w:r>
      <w:r w:rsidR="001935D5" w:rsidRPr="00407C38">
        <w:rPr>
          <w:rFonts w:hint="eastAsia"/>
          <w:vertAlign w:val="superscript"/>
        </w:rPr>
        <w:t xml:space="preserve"> </w:t>
      </w:r>
      <w:r w:rsidRPr="00407C38">
        <w:rPr>
          <w:rFonts w:hint="eastAsia"/>
        </w:rPr>
        <w:t>g、柴胡30</w:t>
      </w:r>
      <w:r w:rsidR="001935D5" w:rsidRPr="00407C38">
        <w:rPr>
          <w:rFonts w:hint="eastAsia"/>
          <w:vertAlign w:val="superscript"/>
        </w:rPr>
        <w:t xml:space="preserve"> </w:t>
      </w:r>
      <w:r w:rsidRPr="00407C38">
        <w:rPr>
          <w:rFonts w:hint="eastAsia"/>
        </w:rPr>
        <w:t>g、当归15</w:t>
      </w:r>
      <w:r w:rsidR="001935D5" w:rsidRPr="00407C38">
        <w:rPr>
          <w:rFonts w:hint="eastAsia"/>
          <w:vertAlign w:val="superscript"/>
        </w:rPr>
        <w:t xml:space="preserve"> </w:t>
      </w:r>
      <w:r w:rsidRPr="00407C38">
        <w:rPr>
          <w:rFonts w:hint="eastAsia"/>
        </w:rPr>
        <w:t>g；</w:t>
      </w:r>
    </w:p>
    <w:p w14:paraId="690F468F" w14:textId="733CD329" w:rsidR="005C0479" w:rsidRPr="00407C38" w:rsidRDefault="004B3D8E" w:rsidP="005623CD">
      <w:pPr>
        <w:pStyle w:val="af2"/>
      </w:pPr>
      <w:r w:rsidRPr="00407C38">
        <w:rPr>
          <w:rFonts w:hint="eastAsia"/>
        </w:rPr>
        <w:t>加减：伴有两胁疼痛及胀满者加延胡索、郁金；肌肤甲错、面色紫暗者加丹参、三七；气短无力或面色苍白者加党参、黄芪；胸阳不足，畏寒肢冷、胸痛遇寒加重者，加桂枝、制附子（先煎），以温阳散寒、通阳开痹；瘀血较重者，重用丹参、三七，酌加赤芍、郁金，以增强活血化瘀、通络散结之功；痰结较甚、斑块较大或颈部斑块伴低回声者，重用浙贝母、莪术，酌加海藻、昆布，以化痰散结、软坚消积；血脂异常明显者，加山楂、泽泻、决明子，以化浊降脂；心悸失眠者，加酸枣仁、夜交藤，以养心安神</w:t>
      </w:r>
      <w:r w:rsidR="001935D5" w:rsidRPr="00407C38">
        <w:rPr>
          <w:rFonts w:hint="eastAsia"/>
        </w:rPr>
        <w:t>；</w:t>
      </w:r>
    </w:p>
    <w:p w14:paraId="0A12BEB5" w14:textId="656FFCAB" w:rsidR="005C0479" w:rsidRPr="00407C38" w:rsidRDefault="004B3D8E">
      <w:pPr>
        <w:pStyle w:val="afffff5"/>
        <w:ind w:firstLine="420"/>
      </w:pPr>
      <w:r w:rsidRPr="00407C38">
        <w:rPr>
          <w:rFonts w:hint="eastAsia"/>
        </w:rPr>
        <w:t>——服法：水煎服、每日1剂、早晚各服用1次、每次温服150</w:t>
      </w:r>
      <w:r w:rsidR="001935D5" w:rsidRPr="00407C38">
        <w:rPr>
          <w:rFonts w:hint="eastAsia"/>
          <w:vertAlign w:val="superscript"/>
        </w:rPr>
        <w:t xml:space="preserve"> </w:t>
      </w:r>
      <w:r w:rsidRPr="00407C38">
        <w:rPr>
          <w:rFonts w:hint="eastAsia"/>
        </w:rPr>
        <w:t>mL；</w:t>
      </w:r>
    </w:p>
    <w:p w14:paraId="0C2AE8AB" w14:textId="5433337F" w:rsidR="005C0479" w:rsidRPr="00407C38" w:rsidRDefault="004B3D8E">
      <w:pPr>
        <w:pStyle w:val="afffff5"/>
        <w:ind w:firstLine="420"/>
      </w:pPr>
      <w:r w:rsidRPr="00407C38">
        <w:rPr>
          <w:rFonts w:hint="eastAsia"/>
        </w:rPr>
        <w:t>——疗程：7</w:t>
      </w:r>
      <w:r w:rsidR="001935D5" w:rsidRPr="00407C38">
        <w:rPr>
          <w:rFonts w:hint="eastAsia"/>
          <w:vertAlign w:val="superscript"/>
        </w:rPr>
        <w:t xml:space="preserve"> </w:t>
      </w:r>
      <w:r w:rsidRPr="00407C38">
        <w:rPr>
          <w:rFonts w:hint="eastAsia"/>
        </w:rPr>
        <w:t>d为1个疗程、连续服用1～2个疗程、视患者病情增减疗程。</w:t>
      </w:r>
    </w:p>
    <w:p w14:paraId="652CA376" w14:textId="77777777" w:rsidR="005C0479" w:rsidRPr="00407C38" w:rsidRDefault="004B3D8E" w:rsidP="00D60844">
      <w:pPr>
        <w:pStyle w:val="afffffffff0"/>
      </w:pPr>
      <w:r w:rsidRPr="00407C38">
        <w:rPr>
          <w:rFonts w:hint="eastAsia"/>
        </w:rPr>
        <w:t>推荐中成药：血府逐瘀胶囊、口服、一日2次、一次6粒。</w:t>
      </w:r>
    </w:p>
    <w:p w14:paraId="7C87E0AC" w14:textId="77777777" w:rsidR="005C0479" w:rsidRPr="00407C38" w:rsidRDefault="004B3D8E" w:rsidP="005623CD">
      <w:pPr>
        <w:pStyle w:val="affe"/>
        <w:spacing w:before="120" w:after="120"/>
      </w:pPr>
      <w:r w:rsidRPr="00407C38">
        <w:rPr>
          <w:rFonts w:hint="eastAsia"/>
        </w:rPr>
        <w:t>痰浊内阻证</w:t>
      </w:r>
    </w:p>
    <w:p w14:paraId="03C31B87" w14:textId="77777777" w:rsidR="005C0479" w:rsidRPr="00407C38" w:rsidRDefault="004B3D8E" w:rsidP="00D60844">
      <w:pPr>
        <w:pStyle w:val="afffffffff0"/>
      </w:pPr>
      <w:r w:rsidRPr="00407C38">
        <w:rPr>
          <w:rFonts w:hint="eastAsia"/>
        </w:rPr>
        <w:t>治法：通阳泄浊、豁痰宣痹。</w:t>
      </w:r>
    </w:p>
    <w:p w14:paraId="6F03B307" w14:textId="77777777" w:rsidR="005C0479" w:rsidRPr="00407C38" w:rsidRDefault="004B3D8E" w:rsidP="00D60844">
      <w:pPr>
        <w:pStyle w:val="afffffffff0"/>
      </w:pPr>
      <w:r w:rsidRPr="00407C38">
        <w:rPr>
          <w:rFonts w:hint="eastAsia"/>
        </w:rPr>
        <w:t>推荐方药：枳实薤白桂枝汤合小陷胸汤。要求如下：</w:t>
      </w:r>
    </w:p>
    <w:p w14:paraId="7BF7FB17" w14:textId="5539EF13" w:rsidR="005C0479" w:rsidRPr="00407C38" w:rsidRDefault="004B3D8E">
      <w:pPr>
        <w:pStyle w:val="afffff5"/>
        <w:ind w:firstLine="420"/>
      </w:pPr>
      <w:r w:rsidRPr="00407C38">
        <w:rPr>
          <w:rFonts w:hint="eastAsia"/>
        </w:rPr>
        <w:t>——药物组成：黄连10</w:t>
      </w:r>
      <w:r w:rsidR="001935D5" w:rsidRPr="00407C38">
        <w:rPr>
          <w:rFonts w:hint="eastAsia"/>
          <w:vertAlign w:val="superscript"/>
        </w:rPr>
        <w:t xml:space="preserve"> </w:t>
      </w:r>
      <w:r w:rsidRPr="00407C38">
        <w:rPr>
          <w:rFonts w:hint="eastAsia"/>
        </w:rPr>
        <w:t>g、全瓜蒌15</w:t>
      </w:r>
      <w:r w:rsidR="001935D5" w:rsidRPr="00407C38">
        <w:rPr>
          <w:rFonts w:hint="eastAsia"/>
          <w:vertAlign w:val="superscript"/>
        </w:rPr>
        <w:t xml:space="preserve"> </w:t>
      </w:r>
      <w:r w:rsidRPr="00407C38">
        <w:rPr>
          <w:rFonts w:hint="eastAsia"/>
        </w:rPr>
        <w:t>g、薤白15</w:t>
      </w:r>
      <w:r w:rsidR="001935D5" w:rsidRPr="00407C38">
        <w:rPr>
          <w:rFonts w:hint="eastAsia"/>
          <w:vertAlign w:val="superscript"/>
        </w:rPr>
        <w:t xml:space="preserve"> </w:t>
      </w:r>
      <w:r w:rsidRPr="00407C38">
        <w:rPr>
          <w:rFonts w:hint="eastAsia"/>
        </w:rPr>
        <w:t>g、清半夏15</w:t>
      </w:r>
      <w:r w:rsidR="001935D5" w:rsidRPr="00407C38">
        <w:rPr>
          <w:rFonts w:hint="eastAsia"/>
          <w:vertAlign w:val="superscript"/>
        </w:rPr>
        <w:t xml:space="preserve"> </w:t>
      </w:r>
      <w:r w:rsidRPr="00407C38">
        <w:rPr>
          <w:rFonts w:hint="eastAsia"/>
        </w:rPr>
        <w:t>g、厚朴15</w:t>
      </w:r>
      <w:r w:rsidR="001935D5" w:rsidRPr="00407C38">
        <w:rPr>
          <w:rFonts w:hint="eastAsia"/>
          <w:vertAlign w:val="superscript"/>
        </w:rPr>
        <w:t xml:space="preserve"> </w:t>
      </w:r>
      <w:r w:rsidRPr="00407C38">
        <w:rPr>
          <w:rFonts w:hint="eastAsia"/>
        </w:rPr>
        <w:t>g、枳实15</w:t>
      </w:r>
      <w:r w:rsidR="001935D5" w:rsidRPr="00407C38">
        <w:rPr>
          <w:rFonts w:hint="eastAsia"/>
          <w:vertAlign w:val="superscript"/>
        </w:rPr>
        <w:t xml:space="preserve"> </w:t>
      </w:r>
      <w:r w:rsidRPr="00407C38">
        <w:rPr>
          <w:rFonts w:hint="eastAsia"/>
        </w:rPr>
        <w:t>g、桂枝7</w:t>
      </w:r>
      <w:r w:rsidR="001935D5" w:rsidRPr="00407C38">
        <w:rPr>
          <w:rFonts w:hint="eastAsia"/>
          <w:vertAlign w:val="superscript"/>
        </w:rPr>
        <w:t xml:space="preserve"> </w:t>
      </w:r>
      <w:r w:rsidRPr="00407C38">
        <w:rPr>
          <w:rFonts w:hint="eastAsia"/>
        </w:rPr>
        <w:t>g、甘草10</w:t>
      </w:r>
      <w:r w:rsidR="001935D5" w:rsidRPr="00407C38">
        <w:rPr>
          <w:rFonts w:hint="eastAsia"/>
          <w:vertAlign w:val="superscript"/>
        </w:rPr>
        <w:t xml:space="preserve"> </w:t>
      </w:r>
      <w:r w:rsidRPr="00407C38">
        <w:rPr>
          <w:rFonts w:hint="eastAsia"/>
        </w:rPr>
        <w:t>g；</w:t>
      </w:r>
    </w:p>
    <w:p w14:paraId="7368A2C1" w14:textId="7A76B42E" w:rsidR="005C0479" w:rsidRPr="00407C38" w:rsidRDefault="004B3D8E">
      <w:pPr>
        <w:pStyle w:val="afffff5"/>
        <w:ind w:firstLine="420"/>
      </w:pPr>
      <w:r w:rsidRPr="00407C38">
        <w:rPr>
          <w:rFonts w:hint="eastAsia"/>
        </w:rPr>
        <w:t>——加减：气阴两虚者、出现劳累后疼痛发作或加重、或伴随乏力、困倦、气短、自汗、心悸甚、脉沉而无力等症状、加黄芪30</w:t>
      </w:r>
      <w:r w:rsidR="001935D5" w:rsidRPr="00407C38">
        <w:rPr>
          <w:rFonts w:hint="eastAsia"/>
          <w:vertAlign w:val="superscript"/>
        </w:rPr>
        <w:t xml:space="preserve"> </w:t>
      </w:r>
      <w:r w:rsidRPr="00407C38">
        <w:rPr>
          <w:rFonts w:hint="eastAsia"/>
        </w:rPr>
        <w:t>g、麦冬15</w:t>
      </w:r>
      <w:r w:rsidR="001935D5" w:rsidRPr="00407C38">
        <w:rPr>
          <w:rFonts w:hint="eastAsia"/>
          <w:vertAlign w:val="superscript"/>
        </w:rPr>
        <w:t xml:space="preserve"> </w:t>
      </w:r>
      <w:r w:rsidRPr="00407C38">
        <w:rPr>
          <w:rFonts w:hint="eastAsia"/>
        </w:rPr>
        <w:t>g补气养阴；气滞甚者、胸痞胀闷为主、或伴随胃痞、咽痞、可耐少量运动或适量运动后胸痛反减、加川芎15</w:t>
      </w:r>
      <w:r w:rsidR="001935D5" w:rsidRPr="00407C38">
        <w:rPr>
          <w:rFonts w:hint="eastAsia"/>
          <w:vertAlign w:val="superscript"/>
        </w:rPr>
        <w:t xml:space="preserve"> </w:t>
      </w:r>
      <w:r w:rsidR="001935D5" w:rsidRPr="00407C38">
        <w:rPr>
          <w:rFonts w:hint="eastAsia"/>
        </w:rPr>
        <w:t>g～</w:t>
      </w:r>
      <w:r w:rsidRPr="00407C38">
        <w:rPr>
          <w:rFonts w:hint="eastAsia"/>
        </w:rPr>
        <w:t>20</w:t>
      </w:r>
      <w:r w:rsidR="001935D5" w:rsidRPr="00407C38">
        <w:rPr>
          <w:rFonts w:hint="eastAsia"/>
          <w:vertAlign w:val="superscript"/>
        </w:rPr>
        <w:t xml:space="preserve"> </w:t>
      </w:r>
      <w:r w:rsidRPr="00407C38">
        <w:rPr>
          <w:rFonts w:hint="eastAsia"/>
        </w:rPr>
        <w:t>g行气止痛；血瘀甚者、出现胸部刺痛、固定不移、或夜间加剧、甚则疼痛难忍、加郁金15</w:t>
      </w:r>
      <w:r w:rsidR="001935D5" w:rsidRPr="00407C38">
        <w:rPr>
          <w:rFonts w:hint="eastAsia"/>
          <w:vertAlign w:val="superscript"/>
        </w:rPr>
        <w:t xml:space="preserve"> </w:t>
      </w:r>
      <w:r w:rsidRPr="00407C38">
        <w:rPr>
          <w:rFonts w:hint="eastAsia"/>
        </w:rPr>
        <w:t>g、元胡15</w:t>
      </w:r>
      <w:r w:rsidR="001935D5" w:rsidRPr="00407C38">
        <w:rPr>
          <w:rFonts w:hint="eastAsia"/>
          <w:vertAlign w:val="superscript"/>
        </w:rPr>
        <w:t xml:space="preserve"> </w:t>
      </w:r>
      <w:r w:rsidRPr="00407C38">
        <w:rPr>
          <w:rFonts w:hint="eastAsia"/>
        </w:rPr>
        <w:t>g活血化瘀止痛；肝胃气滞血瘀者、胸痛胸闷食后或生气后更甚、或伴随胁肋胀痛、脘腹胀痛、脉弦涩、加丹参饮（丹参15</w:t>
      </w:r>
      <w:r w:rsidR="001935D5" w:rsidRPr="00407C38">
        <w:rPr>
          <w:rFonts w:hint="eastAsia"/>
          <w:vertAlign w:val="superscript"/>
        </w:rPr>
        <w:t xml:space="preserve"> </w:t>
      </w:r>
      <w:r w:rsidRPr="00407C38">
        <w:rPr>
          <w:rFonts w:hint="eastAsia"/>
        </w:rPr>
        <w:t>g、木香10</w:t>
      </w:r>
      <w:r w:rsidR="001935D5" w:rsidRPr="00407C38">
        <w:rPr>
          <w:rFonts w:hint="eastAsia"/>
          <w:vertAlign w:val="superscript"/>
        </w:rPr>
        <w:t xml:space="preserve"> </w:t>
      </w:r>
      <w:r w:rsidRPr="00407C38">
        <w:rPr>
          <w:rFonts w:hint="eastAsia"/>
        </w:rPr>
        <w:t>g、砂仁10</w:t>
      </w:r>
      <w:r w:rsidR="001935D5" w:rsidRPr="00407C38">
        <w:rPr>
          <w:rFonts w:hint="eastAsia"/>
          <w:vertAlign w:val="superscript"/>
        </w:rPr>
        <w:t xml:space="preserve"> </w:t>
      </w:r>
      <w:r w:rsidRPr="00407C38">
        <w:rPr>
          <w:rFonts w:hint="eastAsia"/>
        </w:rPr>
        <w:t>g）行气活血止痛；肝阳上亢、气火上升者、出现头痛头晕、目痛、耳鸣等症状、加夏枯草30</w:t>
      </w:r>
      <w:r w:rsidR="001935D5" w:rsidRPr="00407C38">
        <w:rPr>
          <w:rFonts w:hint="eastAsia"/>
          <w:vertAlign w:val="superscript"/>
        </w:rPr>
        <w:t xml:space="preserve"> </w:t>
      </w:r>
      <w:r w:rsidRPr="00407C38">
        <w:rPr>
          <w:rFonts w:hint="eastAsia"/>
        </w:rPr>
        <w:t>g、石决明20</w:t>
      </w:r>
      <w:r w:rsidR="001935D5" w:rsidRPr="00407C38">
        <w:rPr>
          <w:rFonts w:hint="eastAsia"/>
          <w:vertAlign w:val="superscript"/>
        </w:rPr>
        <w:t xml:space="preserve"> </w:t>
      </w:r>
      <w:r w:rsidRPr="00407C38">
        <w:rPr>
          <w:rFonts w:hint="eastAsia"/>
        </w:rPr>
        <w:t>g平肝潜阳、清热泻火</w:t>
      </w:r>
      <w:r w:rsidR="00811B6C" w:rsidRPr="00407C38">
        <w:rPr>
          <w:rFonts w:hint="eastAsia"/>
        </w:rPr>
        <w:t>；</w:t>
      </w:r>
    </w:p>
    <w:p w14:paraId="1038BAA1" w14:textId="7431E072" w:rsidR="005C0479" w:rsidRPr="00407C38" w:rsidRDefault="004B3D8E">
      <w:pPr>
        <w:pStyle w:val="afffff5"/>
        <w:ind w:firstLine="420"/>
      </w:pPr>
      <w:r w:rsidRPr="00407C38">
        <w:rPr>
          <w:rFonts w:hint="eastAsia"/>
        </w:rPr>
        <w:t>——服法：水煎服、每日1剂、早晚2次餐后半小时温服1次、每次150</w:t>
      </w:r>
      <w:r w:rsidR="001935D5" w:rsidRPr="00407C38">
        <w:rPr>
          <w:rFonts w:hint="eastAsia"/>
          <w:vertAlign w:val="superscript"/>
        </w:rPr>
        <w:t xml:space="preserve"> </w:t>
      </w:r>
      <w:r w:rsidRPr="00407C38">
        <w:rPr>
          <w:rFonts w:hint="eastAsia"/>
        </w:rPr>
        <w:t>m</w:t>
      </w:r>
      <w:r w:rsidR="001935D5" w:rsidRPr="00407C38">
        <w:rPr>
          <w:rFonts w:hint="eastAsia"/>
        </w:rPr>
        <w:t>L</w:t>
      </w:r>
      <w:r w:rsidRPr="00407C38">
        <w:rPr>
          <w:rFonts w:hint="eastAsia"/>
        </w:rPr>
        <w:t>；</w:t>
      </w:r>
    </w:p>
    <w:p w14:paraId="6B5C7758" w14:textId="264491EA" w:rsidR="005C0479" w:rsidRPr="00407C38" w:rsidRDefault="004B3D8E">
      <w:pPr>
        <w:pStyle w:val="afffff5"/>
        <w:ind w:firstLine="420"/>
      </w:pPr>
      <w:r w:rsidRPr="00407C38">
        <w:rPr>
          <w:rFonts w:hint="eastAsia"/>
        </w:rPr>
        <w:t>——疗程：7</w:t>
      </w:r>
      <w:r w:rsidR="001935D5" w:rsidRPr="00407C38">
        <w:rPr>
          <w:rFonts w:hint="eastAsia"/>
          <w:vertAlign w:val="superscript"/>
        </w:rPr>
        <w:t xml:space="preserve"> </w:t>
      </w:r>
      <w:r w:rsidRPr="00407C38">
        <w:rPr>
          <w:rFonts w:hint="eastAsia"/>
        </w:rPr>
        <w:t>d为1个疗程、连续服用1～2个疗程、视患者病情增减疗程。</w:t>
      </w:r>
    </w:p>
    <w:p w14:paraId="555B6866" w14:textId="0E9E1B2A" w:rsidR="005C0479" w:rsidRPr="00407C38" w:rsidRDefault="004B3D8E" w:rsidP="00D60844">
      <w:pPr>
        <w:pStyle w:val="afffffffff0"/>
      </w:pPr>
      <w:r w:rsidRPr="00407C38">
        <w:rPr>
          <w:rFonts w:hint="eastAsia"/>
        </w:rPr>
        <w:t>推荐中成药：瓜蒌薤白半夏丸、口服、每日2次、每次9</w:t>
      </w:r>
      <w:r w:rsidR="001935D5" w:rsidRPr="00407C38">
        <w:rPr>
          <w:rFonts w:hint="eastAsia"/>
          <w:vertAlign w:val="superscript"/>
        </w:rPr>
        <w:t xml:space="preserve"> </w:t>
      </w:r>
      <w:r w:rsidRPr="00407C38">
        <w:rPr>
          <w:rFonts w:hint="eastAsia"/>
        </w:rPr>
        <w:t>g。</w:t>
      </w:r>
    </w:p>
    <w:p w14:paraId="2EC0ED98" w14:textId="77777777" w:rsidR="005C0479" w:rsidRPr="00407C38" w:rsidRDefault="004B3D8E" w:rsidP="005623CD">
      <w:pPr>
        <w:pStyle w:val="affe"/>
        <w:spacing w:before="120" w:after="120"/>
      </w:pPr>
      <w:r w:rsidRPr="00407C38">
        <w:rPr>
          <w:rFonts w:hint="eastAsia"/>
        </w:rPr>
        <w:t>肝肾阴虚证</w:t>
      </w:r>
    </w:p>
    <w:p w14:paraId="3A67A035" w14:textId="77777777" w:rsidR="005C0479" w:rsidRPr="00407C38" w:rsidRDefault="004B3D8E" w:rsidP="00D60844">
      <w:pPr>
        <w:pStyle w:val="afffffffff0"/>
      </w:pPr>
      <w:r w:rsidRPr="00407C38">
        <w:rPr>
          <w:rFonts w:hint="eastAsia"/>
        </w:rPr>
        <w:t>治法：滋补肝肾、养阴填精。</w:t>
      </w:r>
    </w:p>
    <w:p w14:paraId="3479EFBD" w14:textId="77777777" w:rsidR="005C0479" w:rsidRPr="00407C38" w:rsidRDefault="004B3D8E" w:rsidP="00D60844">
      <w:pPr>
        <w:pStyle w:val="afffffffff0"/>
      </w:pPr>
      <w:r w:rsidRPr="00407C38">
        <w:rPr>
          <w:rFonts w:hint="eastAsia"/>
        </w:rPr>
        <w:t>推荐方药：六味地黄汤加减。要求如下：</w:t>
      </w:r>
    </w:p>
    <w:p w14:paraId="44EF015F" w14:textId="0C5E9094" w:rsidR="005C0479" w:rsidRPr="00407C38" w:rsidRDefault="004B3D8E">
      <w:pPr>
        <w:pStyle w:val="afffff5"/>
        <w:ind w:firstLine="420"/>
      </w:pPr>
      <w:r w:rsidRPr="00407C38">
        <w:rPr>
          <w:rFonts w:hint="eastAsia"/>
        </w:rPr>
        <w:t>——药物组成：熟地黄12</w:t>
      </w:r>
      <w:r w:rsidR="001935D5" w:rsidRPr="00407C38">
        <w:rPr>
          <w:rFonts w:hint="eastAsia"/>
          <w:vertAlign w:val="superscript"/>
        </w:rPr>
        <w:t xml:space="preserve"> </w:t>
      </w:r>
      <w:r w:rsidRPr="00407C38">
        <w:rPr>
          <w:rFonts w:hint="eastAsia"/>
        </w:rPr>
        <w:t>g、山药12</w:t>
      </w:r>
      <w:r w:rsidR="001935D5" w:rsidRPr="00407C38">
        <w:rPr>
          <w:rFonts w:hint="eastAsia"/>
          <w:vertAlign w:val="superscript"/>
        </w:rPr>
        <w:t xml:space="preserve"> </w:t>
      </w:r>
      <w:r w:rsidRPr="00407C38">
        <w:rPr>
          <w:rFonts w:hint="eastAsia"/>
        </w:rPr>
        <w:t>g、山茱萸10</w:t>
      </w:r>
      <w:r w:rsidR="001935D5" w:rsidRPr="00407C38">
        <w:rPr>
          <w:rFonts w:hint="eastAsia"/>
          <w:vertAlign w:val="superscript"/>
        </w:rPr>
        <w:t xml:space="preserve"> </w:t>
      </w:r>
      <w:r w:rsidRPr="00407C38">
        <w:rPr>
          <w:rFonts w:hint="eastAsia"/>
        </w:rPr>
        <w:t>g、茯苓12</w:t>
      </w:r>
      <w:r w:rsidR="001935D5" w:rsidRPr="00407C38">
        <w:rPr>
          <w:rFonts w:hint="eastAsia"/>
          <w:vertAlign w:val="superscript"/>
        </w:rPr>
        <w:t xml:space="preserve"> </w:t>
      </w:r>
      <w:r w:rsidRPr="00407C38">
        <w:rPr>
          <w:rFonts w:hint="eastAsia"/>
        </w:rPr>
        <w:t>g、牡丹皮10</w:t>
      </w:r>
      <w:r w:rsidR="001935D5" w:rsidRPr="00407C38">
        <w:rPr>
          <w:rFonts w:hint="eastAsia"/>
          <w:vertAlign w:val="superscript"/>
        </w:rPr>
        <w:t xml:space="preserve"> </w:t>
      </w:r>
      <w:r w:rsidRPr="00407C38">
        <w:rPr>
          <w:rFonts w:hint="eastAsia"/>
        </w:rPr>
        <w:t>g、泽泻10</w:t>
      </w:r>
      <w:r w:rsidR="001935D5" w:rsidRPr="00407C38">
        <w:rPr>
          <w:rFonts w:hint="eastAsia"/>
          <w:vertAlign w:val="superscript"/>
        </w:rPr>
        <w:t xml:space="preserve"> </w:t>
      </w:r>
      <w:r w:rsidRPr="00407C38">
        <w:rPr>
          <w:rFonts w:hint="eastAsia"/>
        </w:rPr>
        <w:t>g、赤芍10</w:t>
      </w:r>
      <w:r w:rsidR="001935D5" w:rsidRPr="00407C38">
        <w:rPr>
          <w:rFonts w:hint="eastAsia"/>
          <w:vertAlign w:val="superscript"/>
        </w:rPr>
        <w:t xml:space="preserve"> </w:t>
      </w:r>
      <w:r w:rsidRPr="00407C38">
        <w:rPr>
          <w:rFonts w:hint="eastAsia"/>
        </w:rPr>
        <w:t>g、枸杞子12</w:t>
      </w:r>
      <w:r w:rsidR="001935D5" w:rsidRPr="00407C38">
        <w:rPr>
          <w:rFonts w:hint="eastAsia"/>
          <w:vertAlign w:val="superscript"/>
        </w:rPr>
        <w:t xml:space="preserve"> </w:t>
      </w:r>
      <w:r w:rsidRPr="00407C38">
        <w:rPr>
          <w:rFonts w:hint="eastAsia"/>
        </w:rPr>
        <w:t>g、川牛膝12</w:t>
      </w:r>
      <w:r w:rsidR="001935D5" w:rsidRPr="00407C38">
        <w:rPr>
          <w:rFonts w:hint="eastAsia"/>
          <w:vertAlign w:val="superscript"/>
        </w:rPr>
        <w:t xml:space="preserve"> </w:t>
      </w:r>
      <w:r w:rsidRPr="00407C38">
        <w:rPr>
          <w:rFonts w:hint="eastAsia"/>
        </w:rPr>
        <w:t>g、天麻12</w:t>
      </w:r>
      <w:r w:rsidR="001935D5" w:rsidRPr="00407C38">
        <w:rPr>
          <w:rFonts w:hint="eastAsia"/>
          <w:vertAlign w:val="superscript"/>
        </w:rPr>
        <w:t xml:space="preserve"> </w:t>
      </w:r>
      <w:r w:rsidRPr="00407C38">
        <w:rPr>
          <w:rFonts w:hint="eastAsia"/>
        </w:rPr>
        <w:t>g；</w:t>
      </w:r>
    </w:p>
    <w:p w14:paraId="20147FF1" w14:textId="0FD0FF98" w:rsidR="005C0479" w:rsidRPr="00407C38" w:rsidRDefault="004B3D8E">
      <w:pPr>
        <w:pStyle w:val="afffff5"/>
        <w:ind w:firstLine="420"/>
      </w:pPr>
      <w:r w:rsidRPr="00407C38">
        <w:rPr>
          <w:rFonts w:hint="eastAsia"/>
        </w:rPr>
        <w:t>——加减：易怒、口苦者添加夏枯草15</w:t>
      </w:r>
      <w:r w:rsidR="001935D5" w:rsidRPr="00407C38">
        <w:rPr>
          <w:rFonts w:hint="eastAsia"/>
          <w:vertAlign w:val="superscript"/>
        </w:rPr>
        <w:t xml:space="preserve"> </w:t>
      </w:r>
      <w:r w:rsidRPr="00407C38">
        <w:rPr>
          <w:rFonts w:hint="eastAsia"/>
        </w:rPr>
        <w:t>g、龙胆草5</w:t>
      </w:r>
      <w:r w:rsidR="001935D5" w:rsidRPr="00407C38">
        <w:rPr>
          <w:rFonts w:hint="eastAsia"/>
          <w:vertAlign w:val="superscript"/>
        </w:rPr>
        <w:t xml:space="preserve"> </w:t>
      </w:r>
      <w:r w:rsidRPr="00407C38">
        <w:rPr>
          <w:rFonts w:hint="eastAsia"/>
        </w:rPr>
        <w:t>g；眩晕者加钩藤15</w:t>
      </w:r>
      <w:r w:rsidR="001935D5" w:rsidRPr="00407C38">
        <w:rPr>
          <w:rFonts w:hint="eastAsia"/>
          <w:vertAlign w:val="superscript"/>
        </w:rPr>
        <w:t xml:space="preserve"> </w:t>
      </w:r>
      <w:r w:rsidRPr="00407C38">
        <w:rPr>
          <w:rFonts w:hint="eastAsia"/>
        </w:rPr>
        <w:t>g；腰膝酸软者加桑寄生30</w:t>
      </w:r>
      <w:r w:rsidR="001935D5" w:rsidRPr="00407C38">
        <w:rPr>
          <w:rFonts w:hint="eastAsia"/>
          <w:vertAlign w:val="superscript"/>
        </w:rPr>
        <w:t xml:space="preserve"> </w:t>
      </w:r>
      <w:r w:rsidRPr="00407C38">
        <w:rPr>
          <w:rFonts w:hint="eastAsia"/>
        </w:rPr>
        <w:t>g、杜仲10</w:t>
      </w:r>
      <w:r w:rsidR="001935D5" w:rsidRPr="00407C38">
        <w:rPr>
          <w:rFonts w:hint="eastAsia"/>
          <w:vertAlign w:val="superscript"/>
        </w:rPr>
        <w:t xml:space="preserve"> </w:t>
      </w:r>
      <w:r w:rsidRPr="00407C38">
        <w:rPr>
          <w:rFonts w:hint="eastAsia"/>
        </w:rPr>
        <w:t>g；头痛、乏力者加川芎10</w:t>
      </w:r>
      <w:r w:rsidR="001935D5" w:rsidRPr="00407C38">
        <w:rPr>
          <w:rFonts w:hint="eastAsia"/>
          <w:vertAlign w:val="superscript"/>
        </w:rPr>
        <w:t xml:space="preserve"> </w:t>
      </w:r>
      <w:r w:rsidRPr="00407C38">
        <w:rPr>
          <w:rFonts w:hint="eastAsia"/>
        </w:rPr>
        <w:t>g、珍珠母30</w:t>
      </w:r>
      <w:r w:rsidR="001935D5" w:rsidRPr="00407C38">
        <w:rPr>
          <w:rFonts w:hint="eastAsia"/>
          <w:vertAlign w:val="superscript"/>
        </w:rPr>
        <w:t xml:space="preserve"> </w:t>
      </w:r>
      <w:r w:rsidRPr="00407C38">
        <w:rPr>
          <w:rFonts w:hint="eastAsia"/>
        </w:rPr>
        <w:t>g；耳鸣、五心烦热者加地骨皮15</w:t>
      </w:r>
      <w:r w:rsidR="001935D5" w:rsidRPr="00407C38">
        <w:rPr>
          <w:rFonts w:hint="eastAsia"/>
          <w:vertAlign w:val="superscript"/>
        </w:rPr>
        <w:t xml:space="preserve"> </w:t>
      </w:r>
      <w:r w:rsidRPr="00407C38">
        <w:rPr>
          <w:rFonts w:hint="eastAsia"/>
        </w:rPr>
        <w:t>g、麦冬15</w:t>
      </w:r>
      <w:r w:rsidR="001935D5" w:rsidRPr="00407C38">
        <w:rPr>
          <w:rFonts w:hint="eastAsia"/>
          <w:vertAlign w:val="superscript"/>
        </w:rPr>
        <w:t xml:space="preserve"> </w:t>
      </w:r>
      <w:r w:rsidRPr="00407C38">
        <w:rPr>
          <w:rFonts w:hint="eastAsia"/>
        </w:rPr>
        <w:t>g、玄参15</w:t>
      </w:r>
      <w:r w:rsidR="001935D5" w:rsidRPr="00407C38">
        <w:rPr>
          <w:rFonts w:hint="eastAsia"/>
          <w:vertAlign w:val="superscript"/>
        </w:rPr>
        <w:t xml:space="preserve"> </w:t>
      </w:r>
      <w:r w:rsidRPr="00407C38">
        <w:rPr>
          <w:rFonts w:hint="eastAsia"/>
        </w:rPr>
        <w:t>g；</w:t>
      </w:r>
    </w:p>
    <w:p w14:paraId="4D7CFFA4" w14:textId="5AA34E92" w:rsidR="005C0479" w:rsidRPr="00407C38" w:rsidRDefault="004B3D8E">
      <w:pPr>
        <w:pStyle w:val="afffff5"/>
        <w:ind w:firstLine="420"/>
      </w:pPr>
      <w:r w:rsidRPr="00407C38">
        <w:rPr>
          <w:rFonts w:hint="eastAsia"/>
        </w:rPr>
        <w:t>——服法：凉水煎煮2次、煮至400</w:t>
      </w:r>
      <w:r w:rsidR="001935D5" w:rsidRPr="00407C38">
        <w:rPr>
          <w:rFonts w:hint="eastAsia"/>
          <w:vertAlign w:val="superscript"/>
        </w:rPr>
        <w:t xml:space="preserve"> </w:t>
      </w:r>
      <w:r w:rsidRPr="00407C38">
        <w:rPr>
          <w:rFonts w:hint="eastAsia"/>
        </w:rPr>
        <w:t>mL、早晚各一次、温服、每次200</w:t>
      </w:r>
      <w:r w:rsidR="001935D5" w:rsidRPr="00407C38">
        <w:rPr>
          <w:rFonts w:hint="eastAsia"/>
          <w:vertAlign w:val="superscript"/>
        </w:rPr>
        <w:t xml:space="preserve"> </w:t>
      </w:r>
      <w:r w:rsidRPr="00407C38">
        <w:rPr>
          <w:rFonts w:hint="eastAsia"/>
        </w:rPr>
        <w:t>m</w:t>
      </w:r>
      <w:r w:rsidR="001935D5" w:rsidRPr="00407C38">
        <w:rPr>
          <w:rFonts w:hint="eastAsia"/>
        </w:rPr>
        <w:t>L</w:t>
      </w:r>
      <w:r w:rsidRPr="00407C38">
        <w:rPr>
          <w:rFonts w:hint="eastAsia"/>
        </w:rPr>
        <w:t>；</w:t>
      </w:r>
    </w:p>
    <w:p w14:paraId="4F680E2B" w14:textId="6027980B" w:rsidR="005C0479" w:rsidRPr="00407C38" w:rsidRDefault="004B3D8E">
      <w:pPr>
        <w:pStyle w:val="afffff5"/>
        <w:ind w:firstLine="420"/>
      </w:pPr>
      <w:r w:rsidRPr="00407C38">
        <w:rPr>
          <w:rFonts w:hint="eastAsia"/>
        </w:rPr>
        <w:t>——疗程：7</w:t>
      </w:r>
      <w:r w:rsidR="001935D5" w:rsidRPr="00407C38">
        <w:rPr>
          <w:rFonts w:hint="eastAsia"/>
          <w:vertAlign w:val="superscript"/>
        </w:rPr>
        <w:t xml:space="preserve"> </w:t>
      </w:r>
      <w:r w:rsidRPr="00407C38">
        <w:rPr>
          <w:rFonts w:hint="eastAsia"/>
        </w:rPr>
        <w:t>d为1个疗程、连续服用1～2个疗程、视患者病情增减疗程。</w:t>
      </w:r>
    </w:p>
    <w:p w14:paraId="65F46E6C" w14:textId="45C6CA0C" w:rsidR="005C0479" w:rsidRPr="00407C38" w:rsidRDefault="004B3D8E" w:rsidP="00D60844">
      <w:pPr>
        <w:pStyle w:val="afffffffff0"/>
      </w:pPr>
      <w:r w:rsidRPr="00407C38">
        <w:rPr>
          <w:rFonts w:hint="eastAsia"/>
        </w:rPr>
        <w:t>推荐中成药：六味地黄丸、口服、每日2次、每次6</w:t>
      </w:r>
      <w:r w:rsidR="001935D5" w:rsidRPr="00407C38">
        <w:rPr>
          <w:rFonts w:hint="eastAsia"/>
          <w:vertAlign w:val="superscript"/>
        </w:rPr>
        <w:t xml:space="preserve"> </w:t>
      </w:r>
      <w:r w:rsidRPr="00407C38">
        <w:rPr>
          <w:rFonts w:hint="eastAsia"/>
        </w:rPr>
        <w:t>g。</w:t>
      </w:r>
    </w:p>
    <w:p w14:paraId="6D3D072A" w14:textId="77777777" w:rsidR="005C0479" w:rsidRPr="00407C38" w:rsidRDefault="004B3D8E" w:rsidP="005623CD">
      <w:pPr>
        <w:pStyle w:val="affe"/>
        <w:spacing w:before="120" w:after="120"/>
      </w:pPr>
      <w:r w:rsidRPr="00407C38">
        <w:rPr>
          <w:rFonts w:hint="eastAsia"/>
        </w:rPr>
        <w:lastRenderedPageBreak/>
        <w:t>气虚血瘀证</w:t>
      </w:r>
    </w:p>
    <w:p w14:paraId="5948BF9B" w14:textId="77777777" w:rsidR="005C0479" w:rsidRPr="00407C38" w:rsidRDefault="004B3D8E" w:rsidP="00D60844">
      <w:pPr>
        <w:pStyle w:val="afffffffff0"/>
      </w:pPr>
      <w:r w:rsidRPr="00407C38">
        <w:rPr>
          <w:rFonts w:hint="eastAsia"/>
        </w:rPr>
        <w:t>治法：活血化瘀、通络止痛。</w:t>
      </w:r>
    </w:p>
    <w:p w14:paraId="56EB8622" w14:textId="77777777" w:rsidR="005C0479" w:rsidRPr="00407C38" w:rsidRDefault="004B3D8E" w:rsidP="00D60844">
      <w:pPr>
        <w:pStyle w:val="afffffffff0"/>
      </w:pPr>
      <w:r w:rsidRPr="00407C38">
        <w:rPr>
          <w:rFonts w:hint="eastAsia"/>
        </w:rPr>
        <w:t>推荐方药：血府逐瘀汤合失笑散加减。要求如下：</w:t>
      </w:r>
    </w:p>
    <w:p w14:paraId="2485A49D" w14:textId="7F51BB48" w:rsidR="005C0479" w:rsidRPr="00407C38" w:rsidRDefault="004B3D8E">
      <w:pPr>
        <w:pStyle w:val="afffff5"/>
        <w:ind w:firstLine="420"/>
      </w:pPr>
      <w:r w:rsidRPr="00407C38">
        <w:rPr>
          <w:rFonts w:hint="eastAsia"/>
        </w:rPr>
        <w:t>——药物组成：桃仁12</w:t>
      </w:r>
      <w:r w:rsidR="001935D5" w:rsidRPr="00407C38">
        <w:rPr>
          <w:rFonts w:hint="eastAsia"/>
          <w:vertAlign w:val="superscript"/>
        </w:rPr>
        <w:t xml:space="preserve"> </w:t>
      </w:r>
      <w:r w:rsidRPr="00407C38">
        <w:rPr>
          <w:rFonts w:hint="eastAsia"/>
        </w:rPr>
        <w:t>g、红花12</w:t>
      </w:r>
      <w:r w:rsidR="001935D5" w:rsidRPr="00407C38">
        <w:rPr>
          <w:rFonts w:hint="eastAsia"/>
          <w:vertAlign w:val="superscript"/>
        </w:rPr>
        <w:t xml:space="preserve"> </w:t>
      </w:r>
      <w:r w:rsidRPr="00407C38">
        <w:rPr>
          <w:rFonts w:hint="eastAsia"/>
        </w:rPr>
        <w:t>g、川芎12</w:t>
      </w:r>
      <w:r w:rsidR="001935D5" w:rsidRPr="00407C38">
        <w:rPr>
          <w:rFonts w:hint="eastAsia"/>
          <w:vertAlign w:val="superscript"/>
        </w:rPr>
        <w:t xml:space="preserve"> </w:t>
      </w:r>
      <w:r w:rsidRPr="00407C38">
        <w:rPr>
          <w:rFonts w:hint="eastAsia"/>
        </w:rPr>
        <w:t>g、赤芍12</w:t>
      </w:r>
      <w:r w:rsidR="001935D5" w:rsidRPr="00407C38">
        <w:rPr>
          <w:rFonts w:hint="eastAsia"/>
          <w:vertAlign w:val="superscript"/>
        </w:rPr>
        <w:t xml:space="preserve"> </w:t>
      </w:r>
      <w:r w:rsidRPr="00407C38">
        <w:rPr>
          <w:rFonts w:hint="eastAsia"/>
        </w:rPr>
        <w:t>g、当归12</w:t>
      </w:r>
      <w:r w:rsidR="001935D5" w:rsidRPr="00407C38">
        <w:rPr>
          <w:rFonts w:hint="eastAsia"/>
          <w:vertAlign w:val="superscript"/>
        </w:rPr>
        <w:t xml:space="preserve"> </w:t>
      </w:r>
      <w:r w:rsidRPr="00407C38">
        <w:rPr>
          <w:rFonts w:hint="eastAsia"/>
        </w:rPr>
        <w:t>g、生地黄12</w:t>
      </w:r>
      <w:r w:rsidR="001935D5" w:rsidRPr="00407C38">
        <w:rPr>
          <w:rFonts w:hint="eastAsia"/>
          <w:vertAlign w:val="superscript"/>
        </w:rPr>
        <w:t xml:space="preserve"> </w:t>
      </w:r>
      <w:r w:rsidRPr="00407C38">
        <w:rPr>
          <w:rFonts w:hint="eastAsia"/>
        </w:rPr>
        <w:t>g、牛膝12</w:t>
      </w:r>
      <w:r w:rsidR="001935D5" w:rsidRPr="00407C38">
        <w:rPr>
          <w:rFonts w:hint="eastAsia"/>
          <w:vertAlign w:val="superscript"/>
        </w:rPr>
        <w:t xml:space="preserve"> </w:t>
      </w:r>
      <w:r w:rsidRPr="00407C38">
        <w:rPr>
          <w:rFonts w:hint="eastAsia"/>
        </w:rPr>
        <w:t>g、柴胡6</w:t>
      </w:r>
      <w:r w:rsidR="001935D5" w:rsidRPr="00407C38">
        <w:rPr>
          <w:rFonts w:hint="eastAsia"/>
          <w:vertAlign w:val="superscript"/>
        </w:rPr>
        <w:t xml:space="preserve"> </w:t>
      </w:r>
      <w:r w:rsidRPr="00407C38">
        <w:rPr>
          <w:rFonts w:hint="eastAsia"/>
        </w:rPr>
        <w:t>g、枳壳6</w:t>
      </w:r>
      <w:r w:rsidR="001935D5" w:rsidRPr="00407C38">
        <w:rPr>
          <w:rFonts w:hint="eastAsia"/>
          <w:vertAlign w:val="superscript"/>
        </w:rPr>
        <w:t xml:space="preserve"> </w:t>
      </w:r>
      <w:r w:rsidRPr="00407C38">
        <w:rPr>
          <w:rFonts w:hint="eastAsia"/>
        </w:rPr>
        <w:t>g、桔梗3</w:t>
      </w:r>
      <w:r w:rsidR="001935D5" w:rsidRPr="00407C38">
        <w:rPr>
          <w:rFonts w:hint="eastAsia"/>
          <w:vertAlign w:val="superscript"/>
        </w:rPr>
        <w:t xml:space="preserve"> </w:t>
      </w:r>
      <w:r w:rsidRPr="00407C38">
        <w:rPr>
          <w:rFonts w:hint="eastAsia"/>
        </w:rPr>
        <w:t>g、甘草3</w:t>
      </w:r>
      <w:r w:rsidR="001935D5" w:rsidRPr="00407C38">
        <w:rPr>
          <w:rFonts w:hint="eastAsia"/>
          <w:vertAlign w:val="superscript"/>
        </w:rPr>
        <w:t xml:space="preserve"> </w:t>
      </w:r>
      <w:r w:rsidRPr="00407C38">
        <w:rPr>
          <w:rFonts w:hint="eastAsia"/>
        </w:rPr>
        <w:t>g、蒲黄（包煎）10</w:t>
      </w:r>
      <w:r w:rsidR="001935D5" w:rsidRPr="00407C38">
        <w:rPr>
          <w:rFonts w:hint="eastAsia"/>
          <w:vertAlign w:val="superscript"/>
        </w:rPr>
        <w:t xml:space="preserve"> </w:t>
      </w:r>
      <w:r w:rsidRPr="00407C38">
        <w:rPr>
          <w:rFonts w:hint="eastAsia"/>
        </w:rPr>
        <w:t>g、五灵脂（包煎）12</w:t>
      </w:r>
      <w:r w:rsidR="001935D5" w:rsidRPr="00407C38">
        <w:rPr>
          <w:rFonts w:hint="eastAsia"/>
          <w:vertAlign w:val="superscript"/>
        </w:rPr>
        <w:t xml:space="preserve"> </w:t>
      </w:r>
      <w:r w:rsidRPr="00407C38">
        <w:rPr>
          <w:rFonts w:hint="eastAsia"/>
        </w:rPr>
        <w:t>g；</w:t>
      </w:r>
    </w:p>
    <w:p w14:paraId="3608E1D8" w14:textId="6803C9E6" w:rsidR="005C0479" w:rsidRPr="00407C38" w:rsidRDefault="004B3D8E">
      <w:pPr>
        <w:pStyle w:val="afffff5"/>
        <w:ind w:firstLine="420"/>
      </w:pPr>
      <w:r w:rsidRPr="00407C38">
        <w:rPr>
          <w:rFonts w:hint="eastAsia"/>
        </w:rPr>
        <w:t>——加减：兼气滞胁胀、喜叹息者、加香附12</w:t>
      </w:r>
      <w:r w:rsidR="001935D5" w:rsidRPr="00407C38">
        <w:rPr>
          <w:rFonts w:hint="eastAsia"/>
          <w:vertAlign w:val="superscript"/>
        </w:rPr>
        <w:t xml:space="preserve"> </w:t>
      </w:r>
      <w:r w:rsidRPr="00407C38">
        <w:rPr>
          <w:rFonts w:hint="eastAsia"/>
        </w:rPr>
        <w:t>g、檀香5</w:t>
      </w:r>
      <w:r w:rsidR="001935D5" w:rsidRPr="00407C38">
        <w:rPr>
          <w:rFonts w:hint="eastAsia"/>
          <w:vertAlign w:val="superscript"/>
        </w:rPr>
        <w:t xml:space="preserve"> </w:t>
      </w:r>
      <w:r w:rsidRPr="00407C38">
        <w:rPr>
          <w:rFonts w:hint="eastAsia"/>
        </w:rPr>
        <w:t>g以理气止痛；兼气虚、动则痛甚者、加黄芪30</w:t>
      </w:r>
      <w:r w:rsidR="001935D5" w:rsidRPr="00407C38">
        <w:rPr>
          <w:rFonts w:hint="eastAsia"/>
          <w:vertAlign w:val="superscript"/>
        </w:rPr>
        <w:t xml:space="preserve"> </w:t>
      </w:r>
      <w:r w:rsidRPr="00407C38">
        <w:rPr>
          <w:rFonts w:hint="eastAsia"/>
        </w:rPr>
        <w:t>g、党参12</w:t>
      </w:r>
      <w:r w:rsidR="001935D5" w:rsidRPr="00407C38">
        <w:rPr>
          <w:rFonts w:hint="eastAsia"/>
          <w:vertAlign w:val="superscript"/>
        </w:rPr>
        <w:t xml:space="preserve"> </w:t>
      </w:r>
      <w:r w:rsidRPr="00407C38">
        <w:rPr>
          <w:rFonts w:hint="eastAsia"/>
        </w:rPr>
        <w:t>g、白术12</w:t>
      </w:r>
      <w:r w:rsidR="001935D5" w:rsidRPr="00407C38">
        <w:rPr>
          <w:rFonts w:hint="eastAsia"/>
          <w:vertAlign w:val="superscript"/>
        </w:rPr>
        <w:t xml:space="preserve"> </w:t>
      </w:r>
      <w:r w:rsidRPr="00407C38">
        <w:rPr>
          <w:rFonts w:hint="eastAsia"/>
        </w:rPr>
        <w:t>g以补中益气；若瘀血甚、胸痛剧烈者、加乳香10</w:t>
      </w:r>
      <w:r w:rsidR="001935D5" w:rsidRPr="00407C38">
        <w:rPr>
          <w:rFonts w:hint="eastAsia"/>
          <w:vertAlign w:val="superscript"/>
        </w:rPr>
        <w:t xml:space="preserve"> </w:t>
      </w:r>
      <w:r w:rsidRPr="00407C38">
        <w:rPr>
          <w:rFonts w:hint="eastAsia"/>
        </w:rPr>
        <w:t>g、没药10</w:t>
      </w:r>
      <w:r w:rsidR="001935D5" w:rsidRPr="00407C38">
        <w:rPr>
          <w:rFonts w:hint="eastAsia"/>
          <w:vertAlign w:val="superscript"/>
        </w:rPr>
        <w:t xml:space="preserve"> </w:t>
      </w:r>
      <w:r w:rsidRPr="00407C38">
        <w:rPr>
          <w:rFonts w:hint="eastAsia"/>
        </w:rPr>
        <w:t>g、延胡索12</w:t>
      </w:r>
      <w:r w:rsidR="001935D5" w:rsidRPr="00407C38">
        <w:rPr>
          <w:rFonts w:hint="eastAsia"/>
          <w:vertAlign w:val="superscript"/>
        </w:rPr>
        <w:t xml:space="preserve"> </w:t>
      </w:r>
      <w:r w:rsidRPr="00407C38">
        <w:rPr>
          <w:rFonts w:hint="eastAsia"/>
        </w:rPr>
        <w:t>g、降香10</w:t>
      </w:r>
      <w:r w:rsidR="001935D5" w:rsidRPr="00407C38">
        <w:rPr>
          <w:rFonts w:hint="eastAsia"/>
          <w:vertAlign w:val="superscript"/>
        </w:rPr>
        <w:t xml:space="preserve"> </w:t>
      </w:r>
      <w:r w:rsidRPr="00407C38">
        <w:rPr>
          <w:rFonts w:hint="eastAsia"/>
        </w:rPr>
        <w:t>g、丹参12</w:t>
      </w:r>
      <w:r w:rsidR="001935D5" w:rsidRPr="00407C38">
        <w:rPr>
          <w:rFonts w:hint="eastAsia"/>
          <w:vertAlign w:val="superscript"/>
        </w:rPr>
        <w:t xml:space="preserve"> </w:t>
      </w:r>
      <w:r w:rsidRPr="00407C38">
        <w:rPr>
          <w:rFonts w:hint="eastAsia"/>
        </w:rPr>
        <w:t>g以增强活血止痛作用；</w:t>
      </w:r>
    </w:p>
    <w:p w14:paraId="0DCCE7E6" w14:textId="77020CB2" w:rsidR="005C0479" w:rsidRPr="00407C38" w:rsidRDefault="004B3D8E">
      <w:pPr>
        <w:pStyle w:val="afffff5"/>
        <w:ind w:firstLine="420"/>
      </w:pPr>
      <w:r w:rsidRPr="00407C38">
        <w:rPr>
          <w:rFonts w:hint="eastAsia"/>
        </w:rPr>
        <w:t>——服法：水煎服、每日1剂、分2～3次饭后温服、每次100</w:t>
      </w:r>
      <w:r w:rsidR="001935D5" w:rsidRPr="00407C38">
        <w:rPr>
          <w:rFonts w:hint="eastAsia"/>
          <w:vertAlign w:val="superscript"/>
        </w:rPr>
        <w:t xml:space="preserve"> </w:t>
      </w:r>
      <w:r w:rsidRPr="00407C38">
        <w:rPr>
          <w:rFonts w:hint="eastAsia"/>
        </w:rPr>
        <w:t>mL～200</w:t>
      </w:r>
      <w:r w:rsidR="001935D5" w:rsidRPr="00407C38">
        <w:rPr>
          <w:rFonts w:hint="eastAsia"/>
          <w:vertAlign w:val="superscript"/>
        </w:rPr>
        <w:t xml:space="preserve"> </w:t>
      </w:r>
      <w:r w:rsidRPr="00407C38">
        <w:rPr>
          <w:rFonts w:hint="eastAsia"/>
        </w:rPr>
        <w:t>mL；</w:t>
      </w:r>
    </w:p>
    <w:p w14:paraId="08E92086" w14:textId="21B7DDC4" w:rsidR="005C0479" w:rsidRPr="00407C38" w:rsidRDefault="004B3D8E">
      <w:pPr>
        <w:pStyle w:val="afffff5"/>
        <w:ind w:firstLine="420"/>
      </w:pPr>
      <w:r w:rsidRPr="00407C38">
        <w:rPr>
          <w:rFonts w:hint="eastAsia"/>
        </w:rPr>
        <w:t>——疗程：7</w:t>
      </w:r>
      <w:r w:rsidR="001935D5" w:rsidRPr="00407C38">
        <w:rPr>
          <w:rFonts w:hint="eastAsia"/>
          <w:vertAlign w:val="superscript"/>
        </w:rPr>
        <w:t xml:space="preserve"> </w:t>
      </w:r>
      <w:r w:rsidRPr="00407C38">
        <w:rPr>
          <w:rFonts w:hint="eastAsia"/>
        </w:rPr>
        <w:t>d为1个疗程、连续服用1～2个疗程、视患者病情增减疗程。</w:t>
      </w:r>
    </w:p>
    <w:p w14:paraId="72917078" w14:textId="4144E126" w:rsidR="005C0479" w:rsidRPr="00407C38" w:rsidRDefault="004B3D8E" w:rsidP="00D60844">
      <w:pPr>
        <w:pStyle w:val="afffffffff0"/>
      </w:pPr>
      <w:r w:rsidRPr="00407C38">
        <w:rPr>
          <w:rFonts w:hint="eastAsia"/>
        </w:rPr>
        <w:t>推荐中成药：补阳还五口服液、口服、一日3次、一次10</w:t>
      </w:r>
      <w:r w:rsidR="001935D5" w:rsidRPr="00407C38">
        <w:rPr>
          <w:rFonts w:hint="eastAsia"/>
          <w:vertAlign w:val="superscript"/>
        </w:rPr>
        <w:t xml:space="preserve"> </w:t>
      </w:r>
      <w:r w:rsidRPr="00407C38">
        <w:rPr>
          <w:rFonts w:hint="eastAsia"/>
        </w:rPr>
        <w:t>m</w:t>
      </w:r>
      <w:r w:rsidR="001935D5" w:rsidRPr="00407C38">
        <w:rPr>
          <w:rFonts w:hint="eastAsia"/>
        </w:rPr>
        <w:t>L</w:t>
      </w:r>
      <w:r w:rsidRPr="00407C38">
        <w:rPr>
          <w:rFonts w:hint="eastAsia"/>
        </w:rPr>
        <w:t>。</w:t>
      </w:r>
    </w:p>
    <w:p w14:paraId="5094A9D9" w14:textId="77777777" w:rsidR="005C0479" w:rsidRPr="00407C38" w:rsidRDefault="004B3D8E" w:rsidP="005623CD">
      <w:pPr>
        <w:pStyle w:val="affe"/>
        <w:spacing w:before="120" w:after="120"/>
      </w:pPr>
      <w:r w:rsidRPr="00407C38">
        <w:rPr>
          <w:rFonts w:hint="eastAsia"/>
        </w:rPr>
        <w:t>气滞血瘀证</w:t>
      </w:r>
    </w:p>
    <w:p w14:paraId="7244C637" w14:textId="77777777" w:rsidR="005C0479" w:rsidRPr="00407C38" w:rsidRDefault="004B3D8E" w:rsidP="00D60844">
      <w:pPr>
        <w:pStyle w:val="afffffffff0"/>
      </w:pPr>
      <w:r w:rsidRPr="00407C38">
        <w:rPr>
          <w:rFonts w:hint="eastAsia"/>
        </w:rPr>
        <w:t>治法：疏肝理气、调畅心脉。</w:t>
      </w:r>
    </w:p>
    <w:p w14:paraId="53752AC2" w14:textId="77777777" w:rsidR="005C0479" w:rsidRPr="00407C38" w:rsidRDefault="004B3D8E" w:rsidP="00D60844">
      <w:pPr>
        <w:pStyle w:val="afffffffff0"/>
      </w:pPr>
      <w:r w:rsidRPr="00407C38">
        <w:rPr>
          <w:rFonts w:hint="eastAsia"/>
        </w:rPr>
        <w:t>推荐方药：柴胡疏肝散加减。要求如下：</w:t>
      </w:r>
    </w:p>
    <w:p w14:paraId="50F63B34" w14:textId="4DD12DB5" w:rsidR="005C0479" w:rsidRPr="00407C38" w:rsidRDefault="004B3D8E">
      <w:pPr>
        <w:pStyle w:val="afffff5"/>
        <w:ind w:firstLine="420"/>
      </w:pPr>
      <w:r w:rsidRPr="00407C38">
        <w:rPr>
          <w:rFonts w:hint="eastAsia"/>
        </w:rPr>
        <w:t>——药物组成：柴胡10</w:t>
      </w:r>
      <w:r w:rsidR="001935D5" w:rsidRPr="00407C38">
        <w:rPr>
          <w:rFonts w:hint="eastAsia"/>
          <w:vertAlign w:val="superscript"/>
        </w:rPr>
        <w:t xml:space="preserve"> </w:t>
      </w:r>
      <w:r w:rsidRPr="00407C38">
        <w:rPr>
          <w:rFonts w:hint="eastAsia"/>
        </w:rPr>
        <w:t>g、枳壳10</w:t>
      </w:r>
      <w:r w:rsidR="001935D5" w:rsidRPr="00407C38">
        <w:rPr>
          <w:rFonts w:hint="eastAsia"/>
          <w:vertAlign w:val="superscript"/>
        </w:rPr>
        <w:t xml:space="preserve"> </w:t>
      </w:r>
      <w:r w:rsidRPr="00407C38">
        <w:rPr>
          <w:rFonts w:hint="eastAsia"/>
        </w:rPr>
        <w:t>g、香附10</w:t>
      </w:r>
      <w:r w:rsidR="001935D5" w:rsidRPr="00407C38">
        <w:rPr>
          <w:rFonts w:hint="eastAsia"/>
          <w:vertAlign w:val="superscript"/>
        </w:rPr>
        <w:t xml:space="preserve"> </w:t>
      </w:r>
      <w:r w:rsidRPr="00407C38">
        <w:rPr>
          <w:rFonts w:hint="eastAsia"/>
        </w:rPr>
        <w:t>g、川芎10</w:t>
      </w:r>
      <w:r w:rsidR="001935D5" w:rsidRPr="00407C38">
        <w:rPr>
          <w:rFonts w:hint="eastAsia"/>
          <w:vertAlign w:val="superscript"/>
        </w:rPr>
        <w:t xml:space="preserve"> </w:t>
      </w:r>
      <w:r w:rsidRPr="00407C38">
        <w:rPr>
          <w:rFonts w:hint="eastAsia"/>
        </w:rPr>
        <w:t>g、郁金10</w:t>
      </w:r>
      <w:r w:rsidR="001935D5" w:rsidRPr="00407C38">
        <w:rPr>
          <w:rFonts w:hint="eastAsia"/>
          <w:vertAlign w:val="superscript"/>
        </w:rPr>
        <w:t xml:space="preserve"> </w:t>
      </w:r>
      <w:r w:rsidRPr="00407C38">
        <w:rPr>
          <w:rFonts w:hint="eastAsia"/>
        </w:rPr>
        <w:t>g、延胡索10</w:t>
      </w:r>
      <w:r w:rsidR="001935D5" w:rsidRPr="00407C38">
        <w:rPr>
          <w:rFonts w:hint="eastAsia"/>
          <w:vertAlign w:val="superscript"/>
        </w:rPr>
        <w:t xml:space="preserve"> </w:t>
      </w:r>
      <w:r w:rsidRPr="00407C38">
        <w:rPr>
          <w:rFonts w:hint="eastAsia"/>
        </w:rPr>
        <w:t>g、炙甘草3</w:t>
      </w:r>
      <w:r w:rsidR="001935D5" w:rsidRPr="00407C38">
        <w:rPr>
          <w:rFonts w:hint="eastAsia"/>
          <w:vertAlign w:val="superscript"/>
        </w:rPr>
        <w:t xml:space="preserve"> </w:t>
      </w:r>
      <w:r w:rsidRPr="00407C38">
        <w:rPr>
          <w:rFonts w:hint="eastAsia"/>
        </w:rPr>
        <w:t>g；</w:t>
      </w:r>
    </w:p>
    <w:p w14:paraId="114A14DB" w14:textId="4F11251D" w:rsidR="005C0479" w:rsidRPr="00407C38" w:rsidRDefault="004B3D8E">
      <w:pPr>
        <w:pStyle w:val="afffff5"/>
        <w:ind w:firstLine="420"/>
      </w:pPr>
      <w:r w:rsidRPr="00407C38">
        <w:rPr>
          <w:rFonts w:hint="eastAsia"/>
        </w:rPr>
        <w:t>——加减：若气郁日久化热、心烦易怒、口干便秘、舌红苔黄、脉数者、加牡丹皮10</w:t>
      </w:r>
      <w:r w:rsidR="001935D5" w:rsidRPr="00407C38">
        <w:rPr>
          <w:rFonts w:hint="eastAsia"/>
          <w:vertAlign w:val="superscript"/>
        </w:rPr>
        <w:t xml:space="preserve"> </w:t>
      </w:r>
      <w:r w:rsidRPr="00407C38">
        <w:rPr>
          <w:rFonts w:hint="eastAsia"/>
        </w:rPr>
        <w:t>g、栀子10</w:t>
      </w:r>
      <w:r w:rsidR="001935D5" w:rsidRPr="00407C38">
        <w:rPr>
          <w:rFonts w:hint="eastAsia"/>
          <w:vertAlign w:val="superscript"/>
        </w:rPr>
        <w:t xml:space="preserve"> </w:t>
      </w:r>
      <w:r w:rsidRPr="00407C38">
        <w:rPr>
          <w:rFonts w:hint="eastAsia"/>
        </w:rPr>
        <w:t>g、夏枯草15</w:t>
      </w:r>
      <w:r w:rsidR="001935D5" w:rsidRPr="00407C38">
        <w:rPr>
          <w:rFonts w:hint="eastAsia"/>
          <w:vertAlign w:val="superscript"/>
        </w:rPr>
        <w:t xml:space="preserve"> </w:t>
      </w:r>
      <w:r w:rsidRPr="00407C38">
        <w:rPr>
          <w:rFonts w:hint="eastAsia"/>
        </w:rPr>
        <w:t>g以疏肝清热；若气滞日久、兼有血瘀、胸闷心痛甚者、加檀香5</w:t>
      </w:r>
      <w:r w:rsidR="001935D5" w:rsidRPr="00407C38">
        <w:rPr>
          <w:rFonts w:hint="eastAsia"/>
          <w:vertAlign w:val="superscript"/>
        </w:rPr>
        <w:t xml:space="preserve"> </w:t>
      </w:r>
      <w:r w:rsidRPr="00407C38">
        <w:rPr>
          <w:rFonts w:hint="eastAsia"/>
        </w:rPr>
        <w:t>g、丹参15g、砂仁（后下）6</w:t>
      </w:r>
      <w:r w:rsidR="001935D5" w:rsidRPr="00407C38">
        <w:rPr>
          <w:rFonts w:hint="eastAsia"/>
          <w:vertAlign w:val="superscript"/>
        </w:rPr>
        <w:t xml:space="preserve"> </w:t>
      </w:r>
      <w:r w:rsidRPr="00407C38">
        <w:rPr>
          <w:rFonts w:hint="eastAsia"/>
        </w:rPr>
        <w:t>g以活血化瘀止痛；</w:t>
      </w:r>
    </w:p>
    <w:p w14:paraId="620EDCAA" w14:textId="29531596" w:rsidR="005C0479" w:rsidRPr="00407C38" w:rsidRDefault="004B3D8E">
      <w:pPr>
        <w:pStyle w:val="afffff5"/>
        <w:ind w:firstLine="420"/>
      </w:pPr>
      <w:r w:rsidRPr="00407C38">
        <w:rPr>
          <w:rFonts w:hint="eastAsia"/>
        </w:rPr>
        <w:t>——服法：水煎服、每日1剂、分2～3次饭后温服、每次100</w:t>
      </w:r>
      <w:r w:rsidR="001935D5" w:rsidRPr="00407C38">
        <w:rPr>
          <w:rFonts w:hint="eastAsia"/>
          <w:vertAlign w:val="superscript"/>
        </w:rPr>
        <w:t xml:space="preserve"> </w:t>
      </w:r>
      <w:r w:rsidRPr="00407C38">
        <w:rPr>
          <w:rFonts w:hint="eastAsia"/>
        </w:rPr>
        <w:t>mL～200</w:t>
      </w:r>
      <w:r w:rsidR="001935D5" w:rsidRPr="00407C38">
        <w:rPr>
          <w:rFonts w:hint="eastAsia"/>
          <w:vertAlign w:val="superscript"/>
        </w:rPr>
        <w:t xml:space="preserve"> </w:t>
      </w:r>
      <w:r w:rsidRPr="00407C38">
        <w:rPr>
          <w:rFonts w:hint="eastAsia"/>
        </w:rPr>
        <w:t>mL；</w:t>
      </w:r>
    </w:p>
    <w:p w14:paraId="6F344E0E" w14:textId="4F20EBFC" w:rsidR="005C0479" w:rsidRPr="00407C38" w:rsidRDefault="004B3D8E">
      <w:pPr>
        <w:pStyle w:val="afffff5"/>
        <w:ind w:firstLine="420"/>
      </w:pPr>
      <w:r w:rsidRPr="00407C38">
        <w:rPr>
          <w:rFonts w:hint="eastAsia"/>
        </w:rPr>
        <w:t>——疗程：7</w:t>
      </w:r>
      <w:r w:rsidR="001935D5" w:rsidRPr="00407C38">
        <w:rPr>
          <w:rFonts w:hint="eastAsia"/>
          <w:vertAlign w:val="superscript"/>
        </w:rPr>
        <w:t xml:space="preserve"> </w:t>
      </w:r>
      <w:r w:rsidRPr="00407C38">
        <w:rPr>
          <w:rFonts w:hint="eastAsia"/>
        </w:rPr>
        <w:t>d为1个疗程、连续服用1～2个疗程、视患者病情增减疗程。</w:t>
      </w:r>
    </w:p>
    <w:p w14:paraId="44A3694B" w14:textId="67888287" w:rsidR="005C0479" w:rsidRPr="00407C38" w:rsidRDefault="004B3D8E" w:rsidP="00D60844">
      <w:pPr>
        <w:pStyle w:val="afffffffff0"/>
      </w:pPr>
      <w:r w:rsidRPr="00407C38">
        <w:rPr>
          <w:rFonts w:hint="eastAsia"/>
        </w:rPr>
        <w:t>推荐中成药：复方丹参滴丸、口服或舌下含服、一日3次、一次10丸；急性发作时可舌下含服10</w:t>
      </w:r>
      <w:r w:rsidR="001935D5" w:rsidRPr="00407C38">
        <w:rPr>
          <w:rFonts w:hint="eastAsia"/>
        </w:rPr>
        <w:t>～</w:t>
      </w:r>
      <w:r w:rsidRPr="00407C38">
        <w:rPr>
          <w:rFonts w:hint="eastAsia"/>
        </w:rPr>
        <w:t>20丸。</w:t>
      </w:r>
    </w:p>
    <w:p w14:paraId="4C0B45FA" w14:textId="77777777" w:rsidR="005C0479" w:rsidRPr="00407C38" w:rsidRDefault="004B3D8E" w:rsidP="005623CD">
      <w:pPr>
        <w:pStyle w:val="affe"/>
        <w:spacing w:before="120" w:after="120"/>
      </w:pPr>
      <w:r w:rsidRPr="00407C38">
        <w:rPr>
          <w:rFonts w:hint="eastAsia"/>
        </w:rPr>
        <w:t>脾肾阳虚证</w:t>
      </w:r>
    </w:p>
    <w:p w14:paraId="67885897" w14:textId="77777777" w:rsidR="005C0479" w:rsidRPr="00407C38" w:rsidRDefault="004B3D8E" w:rsidP="00D60844">
      <w:pPr>
        <w:pStyle w:val="afffffffff0"/>
      </w:pPr>
      <w:r w:rsidRPr="00407C38">
        <w:rPr>
          <w:rFonts w:hint="eastAsia"/>
        </w:rPr>
        <w:t>治法：温补脾肾、振奋胸阳、活血通脉。</w:t>
      </w:r>
    </w:p>
    <w:p w14:paraId="74BB91B6" w14:textId="77777777" w:rsidR="005C0479" w:rsidRPr="00407C38" w:rsidRDefault="004B3D8E" w:rsidP="00D60844">
      <w:pPr>
        <w:pStyle w:val="afffffffff0"/>
      </w:pPr>
      <w:r w:rsidRPr="00407C38">
        <w:rPr>
          <w:rFonts w:hint="eastAsia"/>
        </w:rPr>
        <w:t>推荐方药：双阳宣痹汤。要求如下：</w:t>
      </w:r>
    </w:p>
    <w:p w14:paraId="5AD1F2CB" w14:textId="1B7BF11C" w:rsidR="005C0479" w:rsidRPr="00407C38" w:rsidRDefault="004B3D8E">
      <w:pPr>
        <w:pStyle w:val="afffff5"/>
        <w:ind w:firstLine="420"/>
      </w:pPr>
      <w:r w:rsidRPr="00407C38">
        <w:rPr>
          <w:rFonts w:hint="eastAsia"/>
        </w:rPr>
        <w:t>——药物组成：黑附子(先煎)6～10</w:t>
      </w:r>
      <w:r w:rsidR="001935D5" w:rsidRPr="00407C38">
        <w:rPr>
          <w:rFonts w:hint="eastAsia"/>
          <w:vertAlign w:val="superscript"/>
        </w:rPr>
        <w:t xml:space="preserve"> </w:t>
      </w:r>
      <w:r w:rsidRPr="00407C38">
        <w:rPr>
          <w:rFonts w:hint="eastAsia"/>
        </w:rPr>
        <w:t>g、肉桂6</w:t>
      </w:r>
      <w:r w:rsidR="001935D5" w:rsidRPr="00407C38">
        <w:rPr>
          <w:rFonts w:hint="eastAsia"/>
          <w:vertAlign w:val="superscript"/>
        </w:rPr>
        <w:t xml:space="preserve"> </w:t>
      </w:r>
      <w:r w:rsidRPr="00407C38">
        <w:rPr>
          <w:rFonts w:hint="eastAsia"/>
        </w:rPr>
        <w:t>g、干姜10</w:t>
      </w:r>
      <w:r w:rsidR="001935D5" w:rsidRPr="00407C38">
        <w:rPr>
          <w:rFonts w:hint="eastAsia"/>
          <w:vertAlign w:val="superscript"/>
        </w:rPr>
        <w:t xml:space="preserve"> </w:t>
      </w:r>
      <w:r w:rsidRPr="00407C38">
        <w:rPr>
          <w:rFonts w:hint="eastAsia"/>
        </w:rPr>
        <w:t>g、丹参20</w:t>
      </w:r>
      <w:r w:rsidR="001935D5" w:rsidRPr="00407C38">
        <w:rPr>
          <w:rFonts w:hint="eastAsia"/>
          <w:vertAlign w:val="superscript"/>
        </w:rPr>
        <w:t xml:space="preserve"> </w:t>
      </w:r>
      <w:r w:rsidRPr="00407C38">
        <w:rPr>
          <w:rFonts w:hint="eastAsia"/>
        </w:rPr>
        <w:t>g、檀香10</w:t>
      </w:r>
      <w:r w:rsidR="001935D5" w:rsidRPr="00407C38">
        <w:rPr>
          <w:rFonts w:hint="eastAsia"/>
          <w:vertAlign w:val="superscript"/>
        </w:rPr>
        <w:t xml:space="preserve"> </w:t>
      </w:r>
      <w:r w:rsidRPr="00407C38">
        <w:rPr>
          <w:rFonts w:hint="eastAsia"/>
        </w:rPr>
        <w:t>g、郁金10～15</w:t>
      </w:r>
      <w:r w:rsidR="001935D5" w:rsidRPr="00407C38">
        <w:rPr>
          <w:rFonts w:hint="eastAsia"/>
          <w:vertAlign w:val="superscript"/>
        </w:rPr>
        <w:t xml:space="preserve"> </w:t>
      </w:r>
      <w:r w:rsidRPr="00407C38">
        <w:rPr>
          <w:rFonts w:hint="eastAsia"/>
        </w:rPr>
        <w:t>g、葶苈子10</w:t>
      </w:r>
      <w:r w:rsidR="001935D5" w:rsidRPr="00407C38">
        <w:rPr>
          <w:rFonts w:hint="eastAsia"/>
          <w:vertAlign w:val="superscript"/>
        </w:rPr>
        <w:t xml:space="preserve"> </w:t>
      </w:r>
      <w:r w:rsidRPr="00407C38">
        <w:rPr>
          <w:rFonts w:hint="eastAsia"/>
        </w:rPr>
        <w:t>g、砂仁6</w:t>
      </w:r>
      <w:r w:rsidR="001935D5" w:rsidRPr="00407C38">
        <w:rPr>
          <w:rFonts w:hint="eastAsia"/>
          <w:vertAlign w:val="superscript"/>
        </w:rPr>
        <w:t xml:space="preserve"> </w:t>
      </w:r>
      <w:r w:rsidRPr="00407C38">
        <w:rPr>
          <w:rFonts w:hint="eastAsia"/>
        </w:rPr>
        <w:t>g、茯神15</w:t>
      </w:r>
      <w:r w:rsidR="001935D5" w:rsidRPr="00407C38">
        <w:rPr>
          <w:rFonts w:hint="eastAsia"/>
          <w:vertAlign w:val="superscript"/>
        </w:rPr>
        <w:t xml:space="preserve"> </w:t>
      </w:r>
      <w:r w:rsidRPr="00407C38">
        <w:rPr>
          <w:rFonts w:hint="eastAsia"/>
        </w:rPr>
        <w:t>g、炒白术15</w:t>
      </w:r>
      <w:r w:rsidR="001935D5" w:rsidRPr="00407C38">
        <w:rPr>
          <w:rFonts w:hint="eastAsia"/>
          <w:vertAlign w:val="superscript"/>
        </w:rPr>
        <w:t xml:space="preserve"> </w:t>
      </w:r>
      <w:r w:rsidRPr="00407C38">
        <w:rPr>
          <w:rFonts w:hint="eastAsia"/>
        </w:rPr>
        <w:t>g、党参15</w:t>
      </w:r>
      <w:r w:rsidR="001935D5" w:rsidRPr="00407C38">
        <w:rPr>
          <w:rFonts w:hint="eastAsia"/>
          <w:vertAlign w:val="superscript"/>
        </w:rPr>
        <w:t xml:space="preserve"> </w:t>
      </w:r>
      <w:r w:rsidRPr="00407C38">
        <w:rPr>
          <w:rFonts w:hint="eastAsia"/>
        </w:rPr>
        <w:t>g、陈皮10</w:t>
      </w:r>
      <w:r w:rsidR="001935D5" w:rsidRPr="00407C38">
        <w:rPr>
          <w:rFonts w:hint="eastAsia"/>
          <w:vertAlign w:val="superscript"/>
        </w:rPr>
        <w:t xml:space="preserve"> </w:t>
      </w:r>
      <w:r w:rsidRPr="00407C38">
        <w:rPr>
          <w:rFonts w:hint="eastAsia"/>
        </w:rPr>
        <w:t>g、莪术10</w:t>
      </w:r>
      <w:r w:rsidR="001935D5" w:rsidRPr="00407C38">
        <w:rPr>
          <w:rFonts w:hint="eastAsia"/>
          <w:vertAlign w:val="superscript"/>
        </w:rPr>
        <w:t xml:space="preserve"> </w:t>
      </w:r>
      <w:r w:rsidRPr="00407C38">
        <w:rPr>
          <w:rFonts w:hint="eastAsia"/>
        </w:rPr>
        <w:t>g、枸杞子15</w:t>
      </w:r>
      <w:r w:rsidR="001935D5" w:rsidRPr="00407C38">
        <w:rPr>
          <w:rFonts w:hint="eastAsia"/>
          <w:vertAlign w:val="superscript"/>
        </w:rPr>
        <w:t xml:space="preserve"> </w:t>
      </w:r>
      <w:r w:rsidRPr="00407C38">
        <w:rPr>
          <w:rFonts w:hint="eastAsia"/>
        </w:rPr>
        <w:t>g、山萸肉15</w:t>
      </w:r>
      <w:r w:rsidR="001935D5" w:rsidRPr="00407C38">
        <w:rPr>
          <w:rFonts w:hint="eastAsia"/>
          <w:vertAlign w:val="superscript"/>
        </w:rPr>
        <w:t xml:space="preserve"> </w:t>
      </w:r>
      <w:r w:rsidRPr="00407C38">
        <w:rPr>
          <w:rFonts w:hint="eastAsia"/>
        </w:rPr>
        <w:t>g、龙齿30</w:t>
      </w:r>
      <w:r w:rsidR="001935D5" w:rsidRPr="00407C38">
        <w:rPr>
          <w:rFonts w:hint="eastAsia"/>
          <w:vertAlign w:val="superscript"/>
        </w:rPr>
        <w:t xml:space="preserve"> </w:t>
      </w:r>
      <w:r w:rsidRPr="00407C38">
        <w:rPr>
          <w:rFonts w:hint="eastAsia"/>
        </w:rPr>
        <w:t>g、甘草6</w:t>
      </w:r>
      <w:r w:rsidR="001935D5" w:rsidRPr="00407C38">
        <w:rPr>
          <w:rFonts w:hint="eastAsia"/>
          <w:vertAlign w:val="superscript"/>
        </w:rPr>
        <w:t xml:space="preserve"> </w:t>
      </w:r>
      <w:r w:rsidRPr="00407C38">
        <w:rPr>
          <w:rFonts w:hint="eastAsia"/>
        </w:rPr>
        <w:t>g；</w:t>
      </w:r>
    </w:p>
    <w:p w14:paraId="435C435E" w14:textId="540E5AF9" w:rsidR="005C0479" w:rsidRPr="00407C38" w:rsidRDefault="004B3D8E">
      <w:pPr>
        <w:pStyle w:val="afffff5"/>
        <w:ind w:firstLine="420"/>
      </w:pPr>
      <w:r w:rsidRPr="00407C38">
        <w:rPr>
          <w:rFonts w:hint="eastAsia"/>
        </w:rPr>
        <w:t>——加减：虚寒甚者加附子为10</w:t>
      </w:r>
      <w:r w:rsidR="001935D5" w:rsidRPr="00407C38">
        <w:rPr>
          <w:rFonts w:hint="eastAsia"/>
          <w:vertAlign w:val="superscript"/>
        </w:rPr>
        <w:t xml:space="preserve"> </w:t>
      </w:r>
      <w:r w:rsidRPr="00407C38">
        <w:rPr>
          <w:rFonts w:hint="eastAsia"/>
        </w:rPr>
        <w:t>g、肉桂10</w:t>
      </w:r>
      <w:r w:rsidR="001935D5" w:rsidRPr="00407C38">
        <w:rPr>
          <w:rFonts w:hint="eastAsia"/>
          <w:vertAlign w:val="superscript"/>
        </w:rPr>
        <w:t xml:space="preserve"> </w:t>
      </w:r>
      <w:r w:rsidRPr="00407C38">
        <w:rPr>
          <w:rFonts w:hint="eastAsia"/>
        </w:rPr>
        <w:t>g</w:t>
      </w:r>
      <w:r w:rsidR="001935D5" w:rsidRPr="00407C38">
        <w:rPr>
          <w:rFonts w:hint="eastAsia"/>
        </w:rPr>
        <w:t>；</w:t>
      </w:r>
      <w:r w:rsidRPr="00407C38">
        <w:rPr>
          <w:rFonts w:hint="eastAsia"/>
        </w:rPr>
        <w:t>胸闷胸痛明显者加薤白20</w:t>
      </w:r>
      <w:r w:rsidR="001935D5" w:rsidRPr="00407C38">
        <w:rPr>
          <w:rFonts w:hint="eastAsia"/>
          <w:vertAlign w:val="superscript"/>
        </w:rPr>
        <w:t xml:space="preserve"> </w:t>
      </w:r>
      <w:r w:rsidRPr="00407C38">
        <w:rPr>
          <w:rFonts w:hint="eastAsia"/>
        </w:rPr>
        <w:t>g、桂枝10</w:t>
      </w:r>
      <w:r w:rsidR="001935D5" w:rsidRPr="00407C38">
        <w:rPr>
          <w:rFonts w:hint="eastAsia"/>
          <w:vertAlign w:val="superscript"/>
        </w:rPr>
        <w:t xml:space="preserve"> </w:t>
      </w:r>
      <w:r w:rsidRPr="00407C38">
        <w:rPr>
          <w:rFonts w:hint="eastAsia"/>
        </w:rPr>
        <w:t>g、枳实10</w:t>
      </w:r>
      <w:r w:rsidR="001935D5" w:rsidRPr="00407C38">
        <w:rPr>
          <w:rFonts w:hint="eastAsia"/>
          <w:vertAlign w:val="superscript"/>
        </w:rPr>
        <w:t xml:space="preserve"> </w:t>
      </w:r>
      <w:r w:rsidRPr="00407C38">
        <w:rPr>
          <w:rFonts w:hint="eastAsia"/>
        </w:rPr>
        <w:t>g、延胡索15</w:t>
      </w:r>
      <w:r w:rsidR="001935D5" w:rsidRPr="00407C38">
        <w:rPr>
          <w:rFonts w:hint="eastAsia"/>
          <w:vertAlign w:val="superscript"/>
        </w:rPr>
        <w:t xml:space="preserve"> </w:t>
      </w:r>
      <w:r w:rsidRPr="00407C38">
        <w:rPr>
          <w:rFonts w:hint="eastAsia"/>
        </w:rPr>
        <w:t>g</w:t>
      </w:r>
      <w:r w:rsidR="001935D5" w:rsidRPr="00407C38">
        <w:rPr>
          <w:rFonts w:hint="eastAsia"/>
        </w:rPr>
        <w:t>；</w:t>
      </w:r>
      <w:r w:rsidRPr="00407C38">
        <w:rPr>
          <w:rFonts w:hint="eastAsia"/>
        </w:rPr>
        <w:t>下利甚者加茯苓10</w:t>
      </w:r>
      <w:r w:rsidR="001935D5" w:rsidRPr="00407C38">
        <w:rPr>
          <w:rFonts w:hint="eastAsia"/>
          <w:vertAlign w:val="superscript"/>
        </w:rPr>
        <w:t xml:space="preserve"> </w:t>
      </w:r>
      <w:r w:rsidRPr="00407C38">
        <w:rPr>
          <w:rFonts w:hint="eastAsia"/>
        </w:rPr>
        <w:t>g、白扁豆30</w:t>
      </w:r>
      <w:r w:rsidR="001935D5" w:rsidRPr="00407C38">
        <w:rPr>
          <w:rFonts w:hint="eastAsia"/>
          <w:vertAlign w:val="superscript"/>
        </w:rPr>
        <w:t xml:space="preserve"> </w:t>
      </w:r>
      <w:r w:rsidRPr="00407C38">
        <w:rPr>
          <w:rFonts w:hint="eastAsia"/>
        </w:rPr>
        <w:t>g或加补骨脂10</w:t>
      </w:r>
      <w:r w:rsidR="001935D5" w:rsidRPr="00407C38">
        <w:rPr>
          <w:rFonts w:hint="eastAsia"/>
          <w:vertAlign w:val="superscript"/>
        </w:rPr>
        <w:t xml:space="preserve"> </w:t>
      </w:r>
      <w:r w:rsidRPr="00407C38">
        <w:rPr>
          <w:rFonts w:hint="eastAsia"/>
        </w:rPr>
        <w:t>g、吴茱萸5</w:t>
      </w:r>
      <w:r w:rsidR="001935D5" w:rsidRPr="00407C38">
        <w:rPr>
          <w:rFonts w:hint="eastAsia"/>
          <w:vertAlign w:val="superscript"/>
        </w:rPr>
        <w:t xml:space="preserve"> </w:t>
      </w:r>
      <w:r w:rsidRPr="00407C38">
        <w:rPr>
          <w:rFonts w:hint="eastAsia"/>
        </w:rPr>
        <w:t>g、五味子5</w:t>
      </w:r>
      <w:r w:rsidR="001935D5" w:rsidRPr="00407C38">
        <w:rPr>
          <w:rFonts w:hint="eastAsia"/>
          <w:vertAlign w:val="superscript"/>
        </w:rPr>
        <w:t xml:space="preserve"> </w:t>
      </w:r>
      <w:r w:rsidRPr="00407C38">
        <w:rPr>
          <w:rFonts w:hint="eastAsia"/>
        </w:rPr>
        <w:t>g、肉豆蔻10</w:t>
      </w:r>
      <w:r w:rsidR="001935D5" w:rsidRPr="00407C38">
        <w:rPr>
          <w:rFonts w:hint="eastAsia"/>
          <w:vertAlign w:val="superscript"/>
        </w:rPr>
        <w:t xml:space="preserve"> </w:t>
      </w:r>
      <w:r w:rsidRPr="00407C38">
        <w:rPr>
          <w:rFonts w:hint="eastAsia"/>
        </w:rPr>
        <w:t>g、大枣30</w:t>
      </w:r>
      <w:r w:rsidR="001935D5" w:rsidRPr="00407C38">
        <w:rPr>
          <w:rFonts w:hint="eastAsia"/>
          <w:vertAlign w:val="superscript"/>
        </w:rPr>
        <w:t xml:space="preserve"> </w:t>
      </w:r>
      <w:r w:rsidRPr="00407C38">
        <w:rPr>
          <w:rFonts w:hint="eastAsia"/>
        </w:rPr>
        <w:t>g</w:t>
      </w:r>
      <w:r w:rsidR="001935D5" w:rsidRPr="00407C38">
        <w:rPr>
          <w:rFonts w:hint="eastAsia"/>
        </w:rPr>
        <w:t>；</w:t>
      </w:r>
      <w:r w:rsidRPr="00407C38">
        <w:rPr>
          <w:rFonts w:hint="eastAsia"/>
        </w:rPr>
        <w:t>面色萎黄、短气神疲者加人参10</w:t>
      </w:r>
      <w:r w:rsidR="001935D5" w:rsidRPr="00407C38">
        <w:rPr>
          <w:rFonts w:hint="eastAsia"/>
          <w:vertAlign w:val="superscript"/>
        </w:rPr>
        <w:t xml:space="preserve"> </w:t>
      </w:r>
      <w:r w:rsidRPr="00407C38">
        <w:rPr>
          <w:rFonts w:hint="eastAsia"/>
        </w:rPr>
        <w:t>g、黄芪30</w:t>
      </w:r>
      <w:r w:rsidR="001935D5" w:rsidRPr="00407C38">
        <w:rPr>
          <w:rFonts w:hint="eastAsia"/>
          <w:vertAlign w:val="superscript"/>
        </w:rPr>
        <w:t xml:space="preserve"> </w:t>
      </w:r>
      <w:r w:rsidRPr="00407C38">
        <w:rPr>
          <w:rFonts w:hint="eastAsia"/>
        </w:rPr>
        <w:t>g、当归10</w:t>
      </w:r>
      <w:r w:rsidR="001935D5" w:rsidRPr="00407C38">
        <w:rPr>
          <w:rFonts w:hint="eastAsia"/>
          <w:vertAlign w:val="superscript"/>
        </w:rPr>
        <w:t xml:space="preserve"> </w:t>
      </w:r>
      <w:r w:rsidRPr="00407C38">
        <w:rPr>
          <w:rFonts w:hint="eastAsia"/>
        </w:rPr>
        <w:t>g</w:t>
      </w:r>
      <w:r w:rsidR="001935D5" w:rsidRPr="00407C38">
        <w:rPr>
          <w:rFonts w:hint="eastAsia"/>
        </w:rPr>
        <w:t>；</w:t>
      </w:r>
      <w:r w:rsidRPr="00407C38">
        <w:rPr>
          <w:rFonts w:hint="eastAsia"/>
        </w:rPr>
        <w:t>心悸失眠者加炒酸枣仁10</w:t>
      </w:r>
      <w:r w:rsidR="001935D5" w:rsidRPr="00407C38">
        <w:rPr>
          <w:rFonts w:hint="eastAsia"/>
          <w:vertAlign w:val="superscript"/>
        </w:rPr>
        <w:t xml:space="preserve"> </w:t>
      </w:r>
      <w:r w:rsidRPr="00407C38">
        <w:rPr>
          <w:rFonts w:hint="eastAsia"/>
        </w:rPr>
        <w:t>g、柏子仁10</w:t>
      </w:r>
      <w:r w:rsidR="001935D5" w:rsidRPr="00407C38">
        <w:rPr>
          <w:rFonts w:hint="eastAsia"/>
          <w:vertAlign w:val="superscript"/>
        </w:rPr>
        <w:t xml:space="preserve"> </w:t>
      </w:r>
      <w:r w:rsidRPr="00407C38">
        <w:rPr>
          <w:rFonts w:hint="eastAsia"/>
        </w:rPr>
        <w:t>g</w:t>
      </w:r>
      <w:r w:rsidR="001935D5" w:rsidRPr="00407C38">
        <w:rPr>
          <w:rFonts w:hint="eastAsia"/>
        </w:rPr>
        <w:t>；</w:t>
      </w:r>
      <w:r w:rsidRPr="00407C38">
        <w:rPr>
          <w:rFonts w:hint="eastAsia"/>
        </w:rPr>
        <w:t>瘀血症状明显者加桃仁10</w:t>
      </w:r>
      <w:r w:rsidR="001935D5" w:rsidRPr="00407C38">
        <w:rPr>
          <w:rFonts w:hint="eastAsia"/>
          <w:vertAlign w:val="superscript"/>
        </w:rPr>
        <w:t xml:space="preserve"> </w:t>
      </w:r>
      <w:r w:rsidRPr="00407C38">
        <w:rPr>
          <w:rFonts w:hint="eastAsia"/>
        </w:rPr>
        <w:t>g、红花5</w:t>
      </w:r>
      <w:r w:rsidR="001935D5" w:rsidRPr="00407C38">
        <w:rPr>
          <w:rFonts w:hint="eastAsia"/>
          <w:vertAlign w:val="superscript"/>
        </w:rPr>
        <w:t xml:space="preserve"> </w:t>
      </w:r>
      <w:r w:rsidRPr="00407C38">
        <w:rPr>
          <w:rFonts w:hint="eastAsia"/>
        </w:rPr>
        <w:t>g、赤芍10</w:t>
      </w:r>
      <w:r w:rsidR="001935D5" w:rsidRPr="00407C38">
        <w:rPr>
          <w:rFonts w:hint="eastAsia"/>
          <w:vertAlign w:val="superscript"/>
        </w:rPr>
        <w:t xml:space="preserve"> </w:t>
      </w:r>
      <w:r w:rsidRPr="00407C38">
        <w:rPr>
          <w:rFonts w:hint="eastAsia"/>
        </w:rPr>
        <w:t>g、川芎5</w:t>
      </w:r>
      <w:r w:rsidR="001935D5" w:rsidRPr="00407C38">
        <w:rPr>
          <w:rFonts w:hint="eastAsia"/>
          <w:vertAlign w:val="superscript"/>
        </w:rPr>
        <w:t xml:space="preserve"> </w:t>
      </w:r>
      <w:r w:rsidRPr="00407C38">
        <w:rPr>
          <w:rFonts w:hint="eastAsia"/>
        </w:rPr>
        <w:t>g；</w:t>
      </w:r>
    </w:p>
    <w:p w14:paraId="45913D06" w14:textId="575C505C" w:rsidR="005C0479" w:rsidRPr="00407C38" w:rsidRDefault="004B3D8E">
      <w:pPr>
        <w:pStyle w:val="afffff5"/>
        <w:ind w:firstLine="420"/>
      </w:pPr>
      <w:r w:rsidRPr="00407C38">
        <w:rPr>
          <w:rFonts w:hint="eastAsia"/>
        </w:rPr>
        <w:t>——服法：水煎服、每日1剂、早晚温服、每次100</w:t>
      </w:r>
      <w:r w:rsidR="001935D5" w:rsidRPr="00407C38">
        <w:rPr>
          <w:rFonts w:hint="eastAsia"/>
          <w:vertAlign w:val="superscript"/>
        </w:rPr>
        <w:t xml:space="preserve"> </w:t>
      </w:r>
      <w:r w:rsidRPr="00407C38">
        <w:rPr>
          <w:rFonts w:hint="eastAsia"/>
        </w:rPr>
        <w:t>mL～200</w:t>
      </w:r>
      <w:r w:rsidR="001935D5" w:rsidRPr="00407C38">
        <w:rPr>
          <w:rFonts w:hint="eastAsia"/>
          <w:vertAlign w:val="superscript"/>
        </w:rPr>
        <w:t xml:space="preserve"> </w:t>
      </w:r>
      <w:r w:rsidRPr="00407C38">
        <w:rPr>
          <w:rFonts w:hint="eastAsia"/>
        </w:rPr>
        <w:t>mL；</w:t>
      </w:r>
    </w:p>
    <w:p w14:paraId="6FDEDAC8" w14:textId="2320E173" w:rsidR="005C0479" w:rsidRPr="00407C38" w:rsidRDefault="004B3D8E">
      <w:pPr>
        <w:pStyle w:val="afffff5"/>
        <w:ind w:firstLine="420"/>
      </w:pPr>
      <w:r w:rsidRPr="00407C38">
        <w:rPr>
          <w:rFonts w:hint="eastAsia"/>
        </w:rPr>
        <w:t>——疗程：10</w:t>
      </w:r>
      <w:r w:rsidR="001935D5" w:rsidRPr="00407C38">
        <w:rPr>
          <w:rFonts w:hint="eastAsia"/>
          <w:vertAlign w:val="superscript"/>
        </w:rPr>
        <w:t xml:space="preserve"> </w:t>
      </w:r>
      <w:r w:rsidRPr="00407C38">
        <w:rPr>
          <w:rFonts w:hint="eastAsia"/>
        </w:rPr>
        <w:t>d为1个疗程、连续服用1～2个疗程、视患者病情增减疗程。</w:t>
      </w:r>
    </w:p>
    <w:p w14:paraId="537C0F0F" w14:textId="39D50E05" w:rsidR="005C0479" w:rsidRPr="00407C38" w:rsidRDefault="004B3D8E" w:rsidP="00D60844">
      <w:pPr>
        <w:pStyle w:val="afffffffff0"/>
      </w:pPr>
      <w:r w:rsidRPr="00407C38">
        <w:rPr>
          <w:rFonts w:hint="eastAsia"/>
        </w:rPr>
        <w:t>推荐中成药：附子理中丸、口服、每日2～3次、每次6</w:t>
      </w:r>
      <w:r w:rsidR="001935D5" w:rsidRPr="00407C38">
        <w:rPr>
          <w:rFonts w:hint="eastAsia"/>
          <w:vertAlign w:val="superscript"/>
        </w:rPr>
        <w:t xml:space="preserve"> </w:t>
      </w:r>
      <w:r w:rsidRPr="00407C38">
        <w:rPr>
          <w:rFonts w:hint="eastAsia"/>
        </w:rPr>
        <w:t>g。</w:t>
      </w:r>
    </w:p>
    <w:p w14:paraId="595A9B93" w14:textId="77777777" w:rsidR="005C0479" w:rsidRPr="00407C38" w:rsidRDefault="004B3D8E" w:rsidP="005623CD">
      <w:pPr>
        <w:pStyle w:val="affe"/>
        <w:spacing w:before="120" w:after="120"/>
      </w:pPr>
      <w:r w:rsidRPr="00407C38">
        <w:rPr>
          <w:rFonts w:hint="eastAsia"/>
        </w:rPr>
        <w:t>湿热蕴结证</w:t>
      </w:r>
    </w:p>
    <w:p w14:paraId="040F2A2D" w14:textId="77777777" w:rsidR="005C0479" w:rsidRPr="00407C38" w:rsidRDefault="004B3D8E" w:rsidP="00D60844">
      <w:pPr>
        <w:pStyle w:val="afffffffff0"/>
      </w:pPr>
      <w:r w:rsidRPr="00407C38">
        <w:rPr>
          <w:rFonts w:hint="eastAsia"/>
        </w:rPr>
        <w:t>治法：清热祛湿。</w:t>
      </w:r>
    </w:p>
    <w:p w14:paraId="54D1B6AB" w14:textId="7DFEC835" w:rsidR="005C0479" w:rsidRPr="00407C38" w:rsidRDefault="004B3D8E" w:rsidP="00D60844">
      <w:pPr>
        <w:pStyle w:val="afffffffff0"/>
      </w:pPr>
      <w:r w:rsidRPr="00407C38">
        <w:rPr>
          <w:rFonts w:hint="eastAsia"/>
        </w:rPr>
        <w:t>推荐方药：甘露消毒饮。要求如下</w:t>
      </w:r>
      <w:r w:rsidR="004F6BA3" w:rsidRPr="00407C38">
        <w:rPr>
          <w:rFonts w:hint="eastAsia"/>
        </w:rPr>
        <w:t>：</w:t>
      </w:r>
    </w:p>
    <w:p w14:paraId="0C59B26A" w14:textId="01066659" w:rsidR="005C0479" w:rsidRPr="00407C38" w:rsidRDefault="004B3D8E">
      <w:pPr>
        <w:pStyle w:val="afffff5"/>
        <w:ind w:firstLine="420"/>
      </w:pPr>
      <w:r w:rsidRPr="00407C38">
        <w:rPr>
          <w:rFonts w:hint="eastAsia"/>
        </w:rPr>
        <w:t>——药物组成：滑石10</w:t>
      </w:r>
      <w:r w:rsidR="001935D5" w:rsidRPr="00407C38">
        <w:rPr>
          <w:rFonts w:hint="eastAsia"/>
          <w:vertAlign w:val="superscript"/>
        </w:rPr>
        <w:t xml:space="preserve"> </w:t>
      </w:r>
      <w:r w:rsidRPr="00407C38">
        <w:rPr>
          <w:rFonts w:hint="eastAsia"/>
        </w:rPr>
        <w:t>g、茵陈12</w:t>
      </w:r>
      <w:r w:rsidR="001935D5" w:rsidRPr="00407C38">
        <w:rPr>
          <w:rFonts w:hint="eastAsia"/>
          <w:vertAlign w:val="superscript"/>
        </w:rPr>
        <w:t xml:space="preserve"> </w:t>
      </w:r>
      <w:r w:rsidRPr="00407C38">
        <w:rPr>
          <w:rFonts w:hint="eastAsia"/>
        </w:rPr>
        <w:t>g、黄芩10</w:t>
      </w:r>
      <w:r w:rsidR="001935D5" w:rsidRPr="00407C38">
        <w:rPr>
          <w:rFonts w:hint="eastAsia"/>
          <w:vertAlign w:val="superscript"/>
        </w:rPr>
        <w:t xml:space="preserve"> </w:t>
      </w:r>
      <w:r w:rsidRPr="00407C38">
        <w:rPr>
          <w:rFonts w:hint="eastAsia"/>
        </w:rPr>
        <w:t>g、白豆蔻5</w:t>
      </w:r>
      <w:r w:rsidR="001935D5" w:rsidRPr="00407C38">
        <w:rPr>
          <w:rFonts w:hint="eastAsia"/>
          <w:vertAlign w:val="superscript"/>
        </w:rPr>
        <w:t xml:space="preserve"> </w:t>
      </w:r>
      <w:r w:rsidRPr="00407C38">
        <w:rPr>
          <w:rFonts w:hint="eastAsia"/>
        </w:rPr>
        <w:t>g、藿香6</w:t>
      </w:r>
      <w:r w:rsidR="001935D5" w:rsidRPr="00407C38">
        <w:rPr>
          <w:rFonts w:hint="eastAsia"/>
          <w:vertAlign w:val="superscript"/>
        </w:rPr>
        <w:t xml:space="preserve"> </w:t>
      </w:r>
      <w:r w:rsidRPr="00407C38">
        <w:rPr>
          <w:rFonts w:hint="eastAsia"/>
        </w:rPr>
        <w:t>g、石菖蒲6</w:t>
      </w:r>
      <w:r w:rsidR="001935D5" w:rsidRPr="00407C38">
        <w:rPr>
          <w:rFonts w:hint="eastAsia"/>
          <w:vertAlign w:val="superscript"/>
        </w:rPr>
        <w:t xml:space="preserve"> </w:t>
      </w:r>
      <w:r w:rsidRPr="00407C38">
        <w:rPr>
          <w:rFonts w:hint="eastAsia"/>
        </w:rPr>
        <w:t>g、射干5</w:t>
      </w:r>
      <w:r w:rsidR="001935D5" w:rsidRPr="00407C38">
        <w:rPr>
          <w:rFonts w:hint="eastAsia"/>
          <w:vertAlign w:val="superscript"/>
        </w:rPr>
        <w:t xml:space="preserve"> </w:t>
      </w:r>
      <w:r w:rsidRPr="00407C38">
        <w:rPr>
          <w:rFonts w:hint="eastAsia"/>
        </w:rPr>
        <w:t>g、贝母5</w:t>
      </w:r>
      <w:r w:rsidR="001935D5" w:rsidRPr="00407C38">
        <w:rPr>
          <w:rFonts w:hint="eastAsia"/>
          <w:vertAlign w:val="superscript"/>
        </w:rPr>
        <w:t xml:space="preserve"> </w:t>
      </w:r>
      <w:r w:rsidRPr="00407C38">
        <w:rPr>
          <w:rFonts w:hint="eastAsia"/>
        </w:rPr>
        <w:t>g、薄荷5</w:t>
      </w:r>
      <w:r w:rsidR="001935D5" w:rsidRPr="00407C38">
        <w:rPr>
          <w:rFonts w:hint="eastAsia"/>
          <w:vertAlign w:val="superscript"/>
        </w:rPr>
        <w:t xml:space="preserve"> </w:t>
      </w:r>
      <w:r w:rsidRPr="00407C38">
        <w:rPr>
          <w:rFonts w:hint="eastAsia"/>
        </w:rPr>
        <w:t>g（后下）、通草5</w:t>
      </w:r>
      <w:r w:rsidR="001935D5" w:rsidRPr="00407C38">
        <w:rPr>
          <w:rFonts w:hint="eastAsia"/>
          <w:vertAlign w:val="superscript"/>
        </w:rPr>
        <w:t xml:space="preserve"> </w:t>
      </w:r>
      <w:r w:rsidRPr="00407C38">
        <w:rPr>
          <w:rFonts w:hint="eastAsia"/>
        </w:rPr>
        <w:t>g、连翘6</w:t>
      </w:r>
      <w:r w:rsidR="001935D5" w:rsidRPr="00407C38">
        <w:rPr>
          <w:rFonts w:hint="eastAsia"/>
          <w:vertAlign w:val="superscript"/>
        </w:rPr>
        <w:t xml:space="preserve"> </w:t>
      </w:r>
      <w:r w:rsidRPr="00407C38">
        <w:rPr>
          <w:rFonts w:hint="eastAsia"/>
        </w:rPr>
        <w:t>g；</w:t>
      </w:r>
    </w:p>
    <w:p w14:paraId="681E3C63" w14:textId="2477F7BB" w:rsidR="005C0479" w:rsidRPr="00407C38" w:rsidRDefault="004B3D8E">
      <w:pPr>
        <w:pStyle w:val="afffff5"/>
        <w:ind w:firstLine="420"/>
      </w:pPr>
      <w:r w:rsidRPr="00407C38">
        <w:rPr>
          <w:rFonts w:hint="eastAsia"/>
        </w:rPr>
        <w:t>——加减：眩晕明显者、加天麻10</w:t>
      </w:r>
      <w:r w:rsidR="001935D5" w:rsidRPr="00407C38">
        <w:rPr>
          <w:rFonts w:hint="eastAsia"/>
          <w:vertAlign w:val="superscript"/>
        </w:rPr>
        <w:t xml:space="preserve"> </w:t>
      </w:r>
      <w:r w:rsidRPr="00407C38">
        <w:rPr>
          <w:rFonts w:hint="eastAsia"/>
        </w:rPr>
        <w:t>g、钩藤15</w:t>
      </w:r>
      <w:r w:rsidR="001935D5" w:rsidRPr="00407C38">
        <w:rPr>
          <w:rFonts w:hint="eastAsia"/>
          <w:vertAlign w:val="superscript"/>
        </w:rPr>
        <w:t xml:space="preserve"> </w:t>
      </w:r>
      <w:r w:rsidRPr="00407C38">
        <w:rPr>
          <w:rFonts w:hint="eastAsia"/>
        </w:rPr>
        <w:t>g；恶心呕吐明显者、加半夏10</w:t>
      </w:r>
      <w:r w:rsidR="001935D5" w:rsidRPr="00407C38">
        <w:rPr>
          <w:rFonts w:hint="eastAsia"/>
          <w:vertAlign w:val="superscript"/>
        </w:rPr>
        <w:t xml:space="preserve"> </w:t>
      </w:r>
      <w:r w:rsidRPr="00407C38">
        <w:rPr>
          <w:rFonts w:hint="eastAsia"/>
        </w:rPr>
        <w:t>g、陈皮10</w:t>
      </w:r>
      <w:r w:rsidR="001935D5" w:rsidRPr="00407C38">
        <w:rPr>
          <w:rFonts w:hint="eastAsia"/>
          <w:vertAlign w:val="superscript"/>
        </w:rPr>
        <w:t xml:space="preserve"> </w:t>
      </w:r>
      <w:r w:rsidRPr="00407C38">
        <w:rPr>
          <w:rFonts w:hint="eastAsia"/>
        </w:rPr>
        <w:t>g；口苦、舌苔黄腻厚重者、加栀子10</w:t>
      </w:r>
      <w:r w:rsidR="001935D5" w:rsidRPr="00407C38">
        <w:rPr>
          <w:rFonts w:hint="eastAsia"/>
          <w:vertAlign w:val="superscript"/>
        </w:rPr>
        <w:t xml:space="preserve"> </w:t>
      </w:r>
      <w:r w:rsidRPr="00407C38">
        <w:rPr>
          <w:rFonts w:hint="eastAsia"/>
        </w:rPr>
        <w:t>g、黄连6</w:t>
      </w:r>
      <w:r w:rsidR="001935D5" w:rsidRPr="00407C38">
        <w:rPr>
          <w:rFonts w:hint="eastAsia"/>
          <w:vertAlign w:val="superscript"/>
        </w:rPr>
        <w:t xml:space="preserve"> </w:t>
      </w:r>
      <w:r w:rsidRPr="00407C38">
        <w:rPr>
          <w:rFonts w:hint="eastAsia"/>
        </w:rPr>
        <w:t>g</w:t>
      </w:r>
      <w:r w:rsidR="00811B6C" w:rsidRPr="00407C38">
        <w:rPr>
          <w:rFonts w:hint="eastAsia"/>
        </w:rPr>
        <w:t>；</w:t>
      </w:r>
    </w:p>
    <w:p w14:paraId="6AFF7E6D" w14:textId="781B36B1" w:rsidR="005C0479" w:rsidRPr="00407C38" w:rsidRDefault="004B3D8E">
      <w:pPr>
        <w:pStyle w:val="afffff5"/>
        <w:ind w:firstLine="420"/>
      </w:pPr>
      <w:r w:rsidRPr="00407C38">
        <w:rPr>
          <w:rFonts w:hint="eastAsia"/>
        </w:rPr>
        <w:t>——服法：水煎服、每日1剂、分2～3次饭后温服、每次100</w:t>
      </w:r>
      <w:r w:rsidR="001935D5" w:rsidRPr="00407C38">
        <w:rPr>
          <w:rFonts w:hint="eastAsia"/>
          <w:vertAlign w:val="superscript"/>
        </w:rPr>
        <w:t xml:space="preserve"> </w:t>
      </w:r>
      <w:r w:rsidRPr="00407C38">
        <w:rPr>
          <w:rFonts w:hint="eastAsia"/>
        </w:rPr>
        <w:t>mL～200</w:t>
      </w:r>
      <w:r w:rsidR="001935D5" w:rsidRPr="00407C38">
        <w:rPr>
          <w:rFonts w:hint="eastAsia"/>
          <w:vertAlign w:val="superscript"/>
        </w:rPr>
        <w:t xml:space="preserve"> </w:t>
      </w:r>
      <w:r w:rsidRPr="00407C38">
        <w:rPr>
          <w:rFonts w:hint="eastAsia"/>
        </w:rPr>
        <w:t>mL</w:t>
      </w:r>
      <w:r w:rsidR="00811B6C" w:rsidRPr="00407C38">
        <w:rPr>
          <w:rFonts w:hint="eastAsia"/>
        </w:rPr>
        <w:t>；</w:t>
      </w:r>
    </w:p>
    <w:p w14:paraId="66A1FAFB" w14:textId="4EFB9D9C" w:rsidR="005C0479" w:rsidRPr="00407C38" w:rsidRDefault="004B3D8E">
      <w:pPr>
        <w:pStyle w:val="afffff5"/>
        <w:ind w:firstLine="420"/>
      </w:pPr>
      <w:r w:rsidRPr="00407C38">
        <w:rPr>
          <w:rFonts w:hint="eastAsia"/>
        </w:rPr>
        <w:t>——疗程：10</w:t>
      </w:r>
      <w:r w:rsidR="001935D5" w:rsidRPr="00407C38">
        <w:rPr>
          <w:rFonts w:hint="eastAsia"/>
          <w:vertAlign w:val="superscript"/>
        </w:rPr>
        <w:t xml:space="preserve"> </w:t>
      </w:r>
      <w:r w:rsidRPr="00407C38">
        <w:rPr>
          <w:rFonts w:hint="eastAsia"/>
        </w:rPr>
        <w:t>d为1个疗程、连续服用1～2个疗程、视患者病情增减疗程。</w:t>
      </w:r>
    </w:p>
    <w:p w14:paraId="6F2651DD" w14:textId="04F719D3" w:rsidR="005C0479" w:rsidRPr="00407C38" w:rsidRDefault="004B3D8E" w:rsidP="00D60844">
      <w:pPr>
        <w:pStyle w:val="afffffffff0"/>
      </w:pPr>
      <w:r w:rsidRPr="00407C38">
        <w:rPr>
          <w:rFonts w:hint="eastAsia"/>
        </w:rPr>
        <w:t>推荐中成药：甘露消毒丸、每日2次、每次6</w:t>
      </w:r>
      <w:r w:rsidR="001935D5" w:rsidRPr="00407C38">
        <w:rPr>
          <w:rFonts w:hint="eastAsia"/>
          <w:vertAlign w:val="superscript"/>
        </w:rPr>
        <w:t xml:space="preserve"> </w:t>
      </w:r>
      <w:r w:rsidR="001935D5" w:rsidRPr="00407C38">
        <w:rPr>
          <w:rFonts w:hint="eastAsia"/>
        </w:rPr>
        <w:t>g</w:t>
      </w:r>
      <w:r w:rsidRPr="00407C38">
        <w:rPr>
          <w:rFonts w:hint="eastAsia"/>
        </w:rPr>
        <w:t>～9</w:t>
      </w:r>
      <w:r w:rsidR="001935D5" w:rsidRPr="00407C38">
        <w:rPr>
          <w:rFonts w:hint="eastAsia"/>
          <w:vertAlign w:val="superscript"/>
        </w:rPr>
        <w:t xml:space="preserve"> </w:t>
      </w:r>
      <w:r w:rsidRPr="00407C38">
        <w:rPr>
          <w:rFonts w:hint="eastAsia"/>
        </w:rPr>
        <w:t>g。</w:t>
      </w:r>
    </w:p>
    <w:p w14:paraId="2C1F6D98" w14:textId="77777777" w:rsidR="005C0479" w:rsidRPr="00407C38" w:rsidRDefault="004B3D8E" w:rsidP="005623CD">
      <w:pPr>
        <w:pStyle w:val="affe"/>
        <w:spacing w:before="120" w:after="120"/>
      </w:pPr>
      <w:r w:rsidRPr="00407C38">
        <w:rPr>
          <w:rFonts w:hint="eastAsia"/>
        </w:rPr>
        <w:t>肝阳痰火证</w:t>
      </w:r>
    </w:p>
    <w:p w14:paraId="4CBC1FAF" w14:textId="77777777" w:rsidR="005C0479" w:rsidRPr="00407C38" w:rsidRDefault="004B3D8E" w:rsidP="00D60844">
      <w:pPr>
        <w:pStyle w:val="afffffffff0"/>
      </w:pPr>
      <w:r w:rsidRPr="00407C38">
        <w:rPr>
          <w:rFonts w:hint="eastAsia"/>
        </w:rPr>
        <w:lastRenderedPageBreak/>
        <w:t>治法：清热化痰、熄风除烦。</w:t>
      </w:r>
    </w:p>
    <w:p w14:paraId="681850A4" w14:textId="77777777" w:rsidR="005C0479" w:rsidRPr="00407C38" w:rsidRDefault="004B3D8E" w:rsidP="00D60844">
      <w:pPr>
        <w:pStyle w:val="afffffffff0"/>
      </w:pPr>
      <w:r w:rsidRPr="00407C38">
        <w:rPr>
          <w:rFonts w:hint="eastAsia"/>
        </w:rPr>
        <w:t>推荐方药：温胆汤加减。要求如下：</w:t>
      </w:r>
    </w:p>
    <w:p w14:paraId="07DA9C24" w14:textId="1C491DCB" w:rsidR="005C0479" w:rsidRPr="00407C38" w:rsidRDefault="004B3D8E">
      <w:pPr>
        <w:pStyle w:val="afffff5"/>
        <w:ind w:firstLine="420"/>
      </w:pPr>
      <w:r w:rsidRPr="00407C38">
        <w:rPr>
          <w:rFonts w:hint="eastAsia"/>
        </w:rPr>
        <w:t>——药物组成：陈皮10</w:t>
      </w:r>
      <w:r w:rsidR="001935D5" w:rsidRPr="00407C38">
        <w:rPr>
          <w:rFonts w:hint="eastAsia"/>
          <w:vertAlign w:val="superscript"/>
        </w:rPr>
        <w:t xml:space="preserve"> </w:t>
      </w:r>
      <w:r w:rsidRPr="00407C38">
        <w:rPr>
          <w:rFonts w:hint="eastAsia"/>
        </w:rPr>
        <w:t>g、当归10</w:t>
      </w:r>
      <w:r w:rsidR="001935D5" w:rsidRPr="00407C38">
        <w:rPr>
          <w:rFonts w:hint="eastAsia"/>
          <w:vertAlign w:val="superscript"/>
        </w:rPr>
        <w:t xml:space="preserve"> </w:t>
      </w:r>
      <w:r w:rsidRPr="00407C38">
        <w:rPr>
          <w:rFonts w:hint="eastAsia"/>
        </w:rPr>
        <w:t>g、怀牛膝10</w:t>
      </w:r>
      <w:r w:rsidR="001935D5" w:rsidRPr="00407C38">
        <w:rPr>
          <w:rFonts w:hint="eastAsia"/>
          <w:vertAlign w:val="superscript"/>
        </w:rPr>
        <w:t xml:space="preserve"> </w:t>
      </w:r>
      <w:r w:rsidRPr="00407C38">
        <w:rPr>
          <w:rFonts w:hint="eastAsia"/>
        </w:rPr>
        <w:t>g、桑枝10</w:t>
      </w:r>
      <w:r w:rsidR="001935D5" w:rsidRPr="00407C38">
        <w:rPr>
          <w:rFonts w:hint="eastAsia"/>
          <w:vertAlign w:val="superscript"/>
        </w:rPr>
        <w:t xml:space="preserve"> </w:t>
      </w:r>
      <w:r w:rsidRPr="00407C38">
        <w:rPr>
          <w:rFonts w:hint="eastAsia"/>
        </w:rPr>
        <w:t>g、枳实10</w:t>
      </w:r>
      <w:r w:rsidR="001935D5" w:rsidRPr="00407C38">
        <w:rPr>
          <w:rFonts w:hint="eastAsia"/>
          <w:vertAlign w:val="superscript"/>
        </w:rPr>
        <w:t xml:space="preserve"> </w:t>
      </w:r>
      <w:r w:rsidRPr="00407C38">
        <w:rPr>
          <w:rFonts w:hint="eastAsia"/>
        </w:rPr>
        <w:t>g、茯苓6</w:t>
      </w:r>
      <w:r w:rsidR="001935D5" w:rsidRPr="00407C38">
        <w:rPr>
          <w:rFonts w:hint="eastAsia"/>
          <w:vertAlign w:val="superscript"/>
        </w:rPr>
        <w:t xml:space="preserve"> </w:t>
      </w:r>
      <w:r w:rsidRPr="00407C38">
        <w:rPr>
          <w:rFonts w:hint="eastAsia"/>
        </w:rPr>
        <w:t>g、胆南星6</w:t>
      </w:r>
      <w:r w:rsidR="001935D5" w:rsidRPr="00407C38">
        <w:rPr>
          <w:rFonts w:hint="eastAsia"/>
          <w:vertAlign w:val="superscript"/>
        </w:rPr>
        <w:t xml:space="preserve"> </w:t>
      </w:r>
      <w:r w:rsidRPr="00407C38">
        <w:rPr>
          <w:rFonts w:hint="eastAsia"/>
        </w:rPr>
        <w:t>g、竹茹6</w:t>
      </w:r>
      <w:r w:rsidR="001935D5" w:rsidRPr="00407C38">
        <w:rPr>
          <w:rFonts w:hint="eastAsia"/>
          <w:vertAlign w:val="superscript"/>
        </w:rPr>
        <w:t xml:space="preserve"> </w:t>
      </w:r>
      <w:r w:rsidRPr="00407C38">
        <w:rPr>
          <w:rFonts w:hint="eastAsia"/>
        </w:rPr>
        <w:t>g、川芎6</w:t>
      </w:r>
      <w:r w:rsidR="001935D5" w:rsidRPr="00407C38">
        <w:rPr>
          <w:rFonts w:hint="eastAsia"/>
          <w:vertAlign w:val="superscript"/>
        </w:rPr>
        <w:t xml:space="preserve"> </w:t>
      </w:r>
      <w:r w:rsidRPr="00407C38">
        <w:rPr>
          <w:rFonts w:hint="eastAsia"/>
        </w:rPr>
        <w:t>g、赤芍6</w:t>
      </w:r>
      <w:r w:rsidR="001935D5" w:rsidRPr="00407C38">
        <w:rPr>
          <w:rFonts w:hint="eastAsia"/>
          <w:vertAlign w:val="superscript"/>
        </w:rPr>
        <w:t xml:space="preserve"> </w:t>
      </w:r>
      <w:r w:rsidRPr="00407C38">
        <w:rPr>
          <w:rFonts w:hint="eastAsia"/>
        </w:rPr>
        <w:t>g、地龙6</w:t>
      </w:r>
      <w:r w:rsidR="001935D5" w:rsidRPr="00407C38">
        <w:rPr>
          <w:rFonts w:hint="eastAsia"/>
          <w:vertAlign w:val="superscript"/>
        </w:rPr>
        <w:t xml:space="preserve"> </w:t>
      </w:r>
      <w:r w:rsidRPr="00407C38">
        <w:rPr>
          <w:rFonts w:hint="eastAsia"/>
        </w:rPr>
        <w:t>g、僵蚕6</w:t>
      </w:r>
      <w:r w:rsidR="001935D5" w:rsidRPr="00407C38">
        <w:rPr>
          <w:rFonts w:hint="eastAsia"/>
          <w:vertAlign w:val="superscript"/>
        </w:rPr>
        <w:t xml:space="preserve"> </w:t>
      </w:r>
      <w:r w:rsidRPr="00407C38">
        <w:rPr>
          <w:rFonts w:hint="eastAsia"/>
        </w:rPr>
        <w:t>g、炙甘草3</w:t>
      </w:r>
      <w:r w:rsidR="001935D5" w:rsidRPr="00407C38">
        <w:rPr>
          <w:rFonts w:hint="eastAsia"/>
          <w:vertAlign w:val="superscript"/>
        </w:rPr>
        <w:t xml:space="preserve"> </w:t>
      </w:r>
      <w:r w:rsidRPr="00407C38">
        <w:rPr>
          <w:rFonts w:hint="eastAsia"/>
        </w:rPr>
        <w:t>g；</w:t>
      </w:r>
    </w:p>
    <w:p w14:paraId="68A4CE84" w14:textId="6F18B783" w:rsidR="005C0479" w:rsidRPr="00407C38" w:rsidRDefault="004B3D8E">
      <w:pPr>
        <w:pStyle w:val="afffff5"/>
        <w:ind w:firstLine="420"/>
      </w:pPr>
      <w:r w:rsidRPr="00407C38">
        <w:rPr>
          <w:rFonts w:hint="eastAsia"/>
        </w:rPr>
        <w:t>——加减：痰火壅盛、烦躁易怒、口苦面赤甚者：加黄芩10</w:t>
      </w:r>
      <w:r w:rsidR="001935D5" w:rsidRPr="00407C38">
        <w:rPr>
          <w:rFonts w:hint="eastAsia"/>
          <w:vertAlign w:val="superscript"/>
        </w:rPr>
        <w:t xml:space="preserve"> </w:t>
      </w:r>
      <w:r w:rsidRPr="00407C38">
        <w:rPr>
          <w:rFonts w:hint="eastAsia"/>
        </w:rPr>
        <w:t>g、黄连6</w:t>
      </w:r>
      <w:r w:rsidR="001935D5" w:rsidRPr="00407C38">
        <w:rPr>
          <w:rFonts w:hint="eastAsia"/>
          <w:vertAlign w:val="superscript"/>
        </w:rPr>
        <w:t xml:space="preserve"> </w:t>
      </w:r>
      <w:r w:rsidRPr="00407C38">
        <w:rPr>
          <w:rFonts w:hint="eastAsia"/>
        </w:rPr>
        <w:t>g、胆南星10</w:t>
      </w:r>
      <w:r w:rsidR="001935D5" w:rsidRPr="00407C38">
        <w:rPr>
          <w:rFonts w:hint="eastAsia"/>
          <w:vertAlign w:val="superscript"/>
        </w:rPr>
        <w:t xml:space="preserve"> </w:t>
      </w:r>
      <w:r w:rsidRPr="00407C38">
        <w:rPr>
          <w:rFonts w:hint="eastAsia"/>
        </w:rPr>
        <w:t>g、增强清热泻火、涤痰开窍之力；加龙胆草6</w:t>
      </w:r>
      <w:r w:rsidR="001935D5" w:rsidRPr="00407C38">
        <w:rPr>
          <w:rFonts w:hint="eastAsia"/>
          <w:vertAlign w:val="superscript"/>
        </w:rPr>
        <w:t xml:space="preserve"> </w:t>
      </w:r>
      <w:r w:rsidRPr="00407C38">
        <w:rPr>
          <w:rFonts w:hint="eastAsia"/>
        </w:rPr>
        <w:t>g、清泻肝胆实火；半身不遂、肢体麻木明显者：加地龙10</w:t>
      </w:r>
      <w:r w:rsidR="001935D5" w:rsidRPr="00407C38">
        <w:rPr>
          <w:rFonts w:hint="eastAsia"/>
          <w:vertAlign w:val="superscript"/>
        </w:rPr>
        <w:t xml:space="preserve"> </w:t>
      </w:r>
      <w:r w:rsidRPr="00407C38">
        <w:rPr>
          <w:rFonts w:hint="eastAsia"/>
        </w:rPr>
        <w:t>g、僵蚕10</w:t>
      </w:r>
      <w:r w:rsidR="001935D5" w:rsidRPr="00407C38">
        <w:rPr>
          <w:rFonts w:hint="eastAsia"/>
          <w:vertAlign w:val="superscript"/>
        </w:rPr>
        <w:t xml:space="preserve"> </w:t>
      </w:r>
      <w:r w:rsidRPr="00407C38">
        <w:rPr>
          <w:rFonts w:hint="eastAsia"/>
        </w:rPr>
        <w:t>g、鸡血藤30</w:t>
      </w:r>
      <w:r w:rsidR="001935D5" w:rsidRPr="00407C38">
        <w:rPr>
          <w:rFonts w:hint="eastAsia"/>
          <w:vertAlign w:val="superscript"/>
        </w:rPr>
        <w:t xml:space="preserve"> </w:t>
      </w:r>
      <w:r w:rsidRPr="00407C38">
        <w:rPr>
          <w:rFonts w:hint="eastAsia"/>
        </w:rPr>
        <w:t>g、活血通络、祛风止痉、疏通阻滞经络；言语謇涩或失语者：加石菖蒲10</w:t>
      </w:r>
      <w:r w:rsidR="009545CD" w:rsidRPr="00407C38">
        <w:rPr>
          <w:rFonts w:hint="eastAsia"/>
          <w:vertAlign w:val="superscript"/>
        </w:rPr>
        <w:t xml:space="preserve"> </w:t>
      </w:r>
      <w:r w:rsidRPr="00407C38">
        <w:rPr>
          <w:rFonts w:hint="eastAsia"/>
        </w:rPr>
        <w:t>g、远志10</w:t>
      </w:r>
      <w:r w:rsidR="009545CD" w:rsidRPr="00407C38">
        <w:rPr>
          <w:rFonts w:hint="eastAsia"/>
          <w:vertAlign w:val="superscript"/>
        </w:rPr>
        <w:t xml:space="preserve"> </w:t>
      </w:r>
      <w:r w:rsidRPr="00407C38">
        <w:rPr>
          <w:rFonts w:hint="eastAsia"/>
        </w:rPr>
        <w:t>g、郁金12</w:t>
      </w:r>
      <w:r w:rsidR="009545CD" w:rsidRPr="00407C38">
        <w:rPr>
          <w:rFonts w:hint="eastAsia"/>
          <w:vertAlign w:val="superscript"/>
        </w:rPr>
        <w:t xml:space="preserve"> </w:t>
      </w:r>
      <w:r w:rsidRPr="00407C38">
        <w:rPr>
          <w:rFonts w:hint="eastAsia"/>
        </w:rPr>
        <w:t>g、化痰开窍、行气活血、改善舌窍不利之症；头晕头痛剧烈者：加天麻10</w:t>
      </w:r>
      <w:r w:rsidR="009545CD" w:rsidRPr="00407C38">
        <w:rPr>
          <w:rFonts w:hint="eastAsia"/>
          <w:vertAlign w:val="superscript"/>
        </w:rPr>
        <w:t xml:space="preserve"> </w:t>
      </w:r>
      <w:r w:rsidRPr="00407C38">
        <w:rPr>
          <w:rFonts w:hint="eastAsia"/>
        </w:rPr>
        <w:t>g、钩藤15</w:t>
      </w:r>
      <w:r w:rsidR="009545CD" w:rsidRPr="00407C38">
        <w:rPr>
          <w:rFonts w:hint="eastAsia"/>
          <w:vertAlign w:val="superscript"/>
        </w:rPr>
        <w:t xml:space="preserve"> </w:t>
      </w:r>
      <w:r w:rsidRPr="00407C38">
        <w:rPr>
          <w:rFonts w:hint="eastAsia"/>
        </w:rPr>
        <w:t>g（后下）、决明子15</w:t>
      </w:r>
      <w:r w:rsidR="009545CD" w:rsidRPr="00407C38">
        <w:rPr>
          <w:rFonts w:hint="eastAsia"/>
          <w:vertAlign w:val="superscript"/>
        </w:rPr>
        <w:t xml:space="preserve"> </w:t>
      </w:r>
      <w:r w:rsidRPr="00407C38">
        <w:rPr>
          <w:rFonts w:hint="eastAsia"/>
        </w:rPr>
        <w:t>g、平肝熄风、清热止痛、平息上扰肝阳；大便秘结者：加大黄6</w:t>
      </w:r>
      <w:r w:rsidR="009545CD" w:rsidRPr="00407C38">
        <w:rPr>
          <w:rFonts w:hint="eastAsia"/>
          <w:vertAlign w:val="superscript"/>
        </w:rPr>
        <w:t xml:space="preserve"> </w:t>
      </w:r>
      <w:r w:rsidR="009545CD" w:rsidRPr="00407C38">
        <w:rPr>
          <w:rFonts w:hint="eastAsia"/>
        </w:rPr>
        <w:t>g～</w:t>
      </w:r>
      <w:r w:rsidRPr="00407C38">
        <w:rPr>
          <w:rFonts w:hint="eastAsia"/>
        </w:rPr>
        <w:t>10</w:t>
      </w:r>
      <w:r w:rsidR="009545CD" w:rsidRPr="00407C38">
        <w:rPr>
          <w:rFonts w:hint="eastAsia"/>
          <w:vertAlign w:val="superscript"/>
        </w:rPr>
        <w:t xml:space="preserve"> </w:t>
      </w:r>
      <w:r w:rsidRPr="00407C38">
        <w:rPr>
          <w:rFonts w:hint="eastAsia"/>
        </w:rPr>
        <w:t>g（后下）、瓜萎仁15</w:t>
      </w:r>
      <w:r w:rsidR="009545CD" w:rsidRPr="00407C38">
        <w:rPr>
          <w:rFonts w:hint="eastAsia"/>
          <w:vertAlign w:val="superscript"/>
        </w:rPr>
        <w:t xml:space="preserve"> </w:t>
      </w:r>
      <w:r w:rsidRPr="00407C38">
        <w:rPr>
          <w:rFonts w:hint="eastAsia"/>
        </w:rPr>
        <w:t>g、通腑泻热、润燥滑肠、使痰火从下窍而出</w:t>
      </w:r>
      <w:r w:rsidR="00811B6C" w:rsidRPr="00407C38">
        <w:rPr>
          <w:rFonts w:hint="eastAsia"/>
        </w:rPr>
        <w:t>；</w:t>
      </w:r>
    </w:p>
    <w:p w14:paraId="15939C0F" w14:textId="12CF63AA" w:rsidR="005C0479" w:rsidRPr="00407C38" w:rsidRDefault="004B3D8E">
      <w:pPr>
        <w:pStyle w:val="afffff5"/>
        <w:ind w:firstLine="420"/>
      </w:pPr>
      <w:r w:rsidRPr="00407C38">
        <w:rPr>
          <w:rFonts w:hint="eastAsia"/>
        </w:rPr>
        <w:t>——服法：水煎服、每日1剂、早晚温服、每次300</w:t>
      </w:r>
      <w:r w:rsidR="009545CD" w:rsidRPr="00407C38">
        <w:rPr>
          <w:rFonts w:hint="eastAsia"/>
          <w:vertAlign w:val="superscript"/>
        </w:rPr>
        <w:t xml:space="preserve"> </w:t>
      </w:r>
      <w:r w:rsidRPr="00407C38">
        <w:rPr>
          <w:rFonts w:hint="eastAsia"/>
        </w:rPr>
        <w:t>mL；</w:t>
      </w:r>
    </w:p>
    <w:p w14:paraId="5AD6B9D3" w14:textId="2F393233" w:rsidR="005C0479" w:rsidRPr="00407C38" w:rsidRDefault="004B3D8E">
      <w:pPr>
        <w:pStyle w:val="afffff5"/>
        <w:ind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7AA3AD57" w14:textId="6B44ABF8" w:rsidR="005C0479" w:rsidRPr="00407C38" w:rsidRDefault="004B3D8E" w:rsidP="00D60844">
      <w:pPr>
        <w:pStyle w:val="afffffffff0"/>
      </w:pPr>
      <w:r w:rsidRPr="00407C38">
        <w:rPr>
          <w:rFonts w:hint="eastAsia"/>
        </w:rPr>
        <w:t>推荐中成药：安宫牛黄丸、口服、每日1次、每次1丸。</w:t>
      </w:r>
    </w:p>
    <w:p w14:paraId="743DCCB3" w14:textId="77777777" w:rsidR="005C0479" w:rsidRPr="00407C38" w:rsidRDefault="004B3D8E" w:rsidP="005623CD">
      <w:pPr>
        <w:pStyle w:val="affe"/>
        <w:spacing w:before="120" w:after="120"/>
      </w:pPr>
      <w:r w:rsidRPr="00407C38">
        <w:rPr>
          <w:rFonts w:hint="eastAsia"/>
        </w:rPr>
        <w:t>肝郁脾虚证。</w:t>
      </w:r>
    </w:p>
    <w:p w14:paraId="01E2F707" w14:textId="77777777" w:rsidR="005C0479" w:rsidRPr="00407C38" w:rsidRDefault="004B3D8E" w:rsidP="00D60844">
      <w:pPr>
        <w:pStyle w:val="afffffffff0"/>
      </w:pPr>
      <w:r w:rsidRPr="00407C38">
        <w:rPr>
          <w:rFonts w:hint="eastAsia"/>
        </w:rPr>
        <w:t>治法：疏肝解郁、健脾养血、通络止痛。</w:t>
      </w:r>
    </w:p>
    <w:p w14:paraId="7B2B6EBA" w14:textId="77777777" w:rsidR="005C0479" w:rsidRPr="00407C38" w:rsidRDefault="004B3D8E" w:rsidP="00D60844">
      <w:pPr>
        <w:pStyle w:val="afffffffff0"/>
      </w:pPr>
      <w:r w:rsidRPr="00407C38">
        <w:rPr>
          <w:rFonts w:hint="eastAsia"/>
        </w:rPr>
        <w:t>推荐方药：加减逍遥散。要求如下：</w:t>
      </w:r>
    </w:p>
    <w:p w14:paraId="4C43D5B3" w14:textId="721B3067" w:rsidR="005C0479" w:rsidRPr="00407C38" w:rsidRDefault="004B3D8E">
      <w:pPr>
        <w:pStyle w:val="afffff5"/>
        <w:ind w:firstLine="420"/>
      </w:pPr>
      <w:r w:rsidRPr="00407C38">
        <w:rPr>
          <w:rFonts w:hint="eastAsia"/>
        </w:rPr>
        <w:t>——药物组成：柴胡10</w:t>
      </w:r>
      <w:r w:rsidR="009545CD" w:rsidRPr="00407C38">
        <w:rPr>
          <w:rFonts w:hint="eastAsia"/>
          <w:vertAlign w:val="superscript"/>
        </w:rPr>
        <w:t xml:space="preserve"> </w:t>
      </w:r>
      <w:r w:rsidRPr="00407C38">
        <w:rPr>
          <w:rFonts w:hint="eastAsia"/>
        </w:rPr>
        <w:t>g、白芍15</w:t>
      </w:r>
      <w:r w:rsidR="009545CD" w:rsidRPr="00407C38">
        <w:rPr>
          <w:rFonts w:hint="eastAsia"/>
          <w:vertAlign w:val="superscript"/>
        </w:rPr>
        <w:t xml:space="preserve"> </w:t>
      </w:r>
      <w:r w:rsidRPr="00407C38">
        <w:rPr>
          <w:rFonts w:hint="eastAsia"/>
        </w:rPr>
        <w:t>g、茯苓20</w:t>
      </w:r>
      <w:r w:rsidR="009545CD" w:rsidRPr="00407C38">
        <w:rPr>
          <w:rFonts w:hint="eastAsia"/>
          <w:vertAlign w:val="superscript"/>
        </w:rPr>
        <w:t xml:space="preserve"> </w:t>
      </w:r>
      <w:r w:rsidRPr="00407C38">
        <w:rPr>
          <w:rFonts w:hint="eastAsia"/>
        </w:rPr>
        <w:t>g、当归15</w:t>
      </w:r>
      <w:r w:rsidR="009545CD" w:rsidRPr="00407C38">
        <w:rPr>
          <w:rFonts w:hint="eastAsia"/>
          <w:vertAlign w:val="superscript"/>
        </w:rPr>
        <w:t xml:space="preserve"> </w:t>
      </w:r>
      <w:r w:rsidRPr="00407C38">
        <w:rPr>
          <w:rFonts w:hint="eastAsia"/>
        </w:rPr>
        <w:t>g、白术15</w:t>
      </w:r>
      <w:r w:rsidR="009545CD" w:rsidRPr="00407C38">
        <w:rPr>
          <w:rFonts w:hint="eastAsia"/>
          <w:vertAlign w:val="superscript"/>
        </w:rPr>
        <w:t xml:space="preserve"> </w:t>
      </w:r>
      <w:r w:rsidRPr="00407C38">
        <w:rPr>
          <w:rFonts w:hint="eastAsia"/>
        </w:rPr>
        <w:t>g、麸炒枳壳15</w:t>
      </w:r>
      <w:r w:rsidR="009545CD" w:rsidRPr="00407C38">
        <w:rPr>
          <w:rFonts w:hint="eastAsia"/>
          <w:vertAlign w:val="superscript"/>
        </w:rPr>
        <w:t xml:space="preserve"> </w:t>
      </w:r>
      <w:r w:rsidRPr="00407C38">
        <w:rPr>
          <w:rFonts w:hint="eastAsia"/>
        </w:rPr>
        <w:t>g、延胡索10</w:t>
      </w:r>
      <w:r w:rsidR="009545CD" w:rsidRPr="00407C38">
        <w:rPr>
          <w:rFonts w:hint="eastAsia"/>
          <w:vertAlign w:val="superscript"/>
        </w:rPr>
        <w:t xml:space="preserve"> </w:t>
      </w:r>
      <w:r w:rsidRPr="00407C38">
        <w:rPr>
          <w:rFonts w:hint="eastAsia"/>
        </w:rPr>
        <w:t>g、丹参10</w:t>
      </w:r>
      <w:r w:rsidR="009545CD" w:rsidRPr="00407C38">
        <w:rPr>
          <w:rFonts w:hint="eastAsia"/>
          <w:vertAlign w:val="superscript"/>
        </w:rPr>
        <w:t xml:space="preserve"> </w:t>
      </w:r>
      <w:r w:rsidRPr="00407C38">
        <w:rPr>
          <w:rFonts w:hint="eastAsia"/>
        </w:rPr>
        <w:t>g、地龙10</w:t>
      </w:r>
      <w:r w:rsidR="009545CD" w:rsidRPr="00407C38">
        <w:rPr>
          <w:rFonts w:hint="eastAsia"/>
          <w:vertAlign w:val="superscript"/>
        </w:rPr>
        <w:t xml:space="preserve"> </w:t>
      </w:r>
      <w:r w:rsidRPr="00407C38">
        <w:rPr>
          <w:rFonts w:hint="eastAsia"/>
        </w:rPr>
        <w:t>g、党参10</w:t>
      </w:r>
      <w:r w:rsidR="009545CD" w:rsidRPr="00407C38">
        <w:rPr>
          <w:rFonts w:hint="eastAsia"/>
          <w:vertAlign w:val="superscript"/>
        </w:rPr>
        <w:t xml:space="preserve"> </w:t>
      </w:r>
      <w:r w:rsidRPr="00407C38">
        <w:rPr>
          <w:rFonts w:hint="eastAsia"/>
        </w:rPr>
        <w:t>g、鸡血藤10</w:t>
      </w:r>
      <w:r w:rsidR="009545CD" w:rsidRPr="00407C38">
        <w:rPr>
          <w:rFonts w:hint="eastAsia"/>
          <w:vertAlign w:val="superscript"/>
        </w:rPr>
        <w:t xml:space="preserve"> </w:t>
      </w:r>
      <w:r w:rsidRPr="00407C38">
        <w:rPr>
          <w:rFonts w:hint="eastAsia"/>
        </w:rPr>
        <w:t>g、甘草10</w:t>
      </w:r>
      <w:r w:rsidR="009545CD" w:rsidRPr="00407C38">
        <w:rPr>
          <w:rFonts w:hint="eastAsia"/>
          <w:vertAlign w:val="superscript"/>
        </w:rPr>
        <w:t xml:space="preserve"> </w:t>
      </w:r>
      <w:r w:rsidRPr="00407C38">
        <w:rPr>
          <w:rFonts w:hint="eastAsia"/>
        </w:rPr>
        <w:t>g；</w:t>
      </w:r>
    </w:p>
    <w:p w14:paraId="616A15CF" w14:textId="1C7A8A80" w:rsidR="005C0479" w:rsidRPr="00407C38" w:rsidRDefault="004B3D8E">
      <w:pPr>
        <w:pStyle w:val="afffff5"/>
        <w:ind w:firstLine="420"/>
      </w:pPr>
      <w:r w:rsidRPr="00407C38">
        <w:rPr>
          <w:rFonts w:hint="eastAsia"/>
        </w:rPr>
        <w:t>——加减：胸痹疼痛明显、加延胡索10</w:t>
      </w:r>
      <w:r w:rsidR="009545CD" w:rsidRPr="00407C38">
        <w:rPr>
          <w:rFonts w:hint="eastAsia"/>
          <w:vertAlign w:val="superscript"/>
        </w:rPr>
        <w:t xml:space="preserve"> </w:t>
      </w:r>
      <w:r w:rsidRPr="00407C38">
        <w:rPr>
          <w:rFonts w:hint="eastAsia"/>
        </w:rPr>
        <w:t>g、檀香6</w:t>
      </w:r>
      <w:r w:rsidR="009545CD" w:rsidRPr="00407C38">
        <w:rPr>
          <w:rFonts w:hint="eastAsia"/>
          <w:vertAlign w:val="superscript"/>
        </w:rPr>
        <w:t xml:space="preserve"> </w:t>
      </w:r>
      <w:r w:rsidRPr="00407C38">
        <w:rPr>
          <w:rFonts w:hint="eastAsia"/>
        </w:rPr>
        <w:t>g（后下）、增强行气活血止痛之力；肝郁化火、见心烦易怒、口苦、加丹皮10</w:t>
      </w:r>
      <w:r w:rsidR="009545CD" w:rsidRPr="00407C38">
        <w:rPr>
          <w:rFonts w:hint="eastAsia"/>
          <w:vertAlign w:val="superscript"/>
        </w:rPr>
        <w:t xml:space="preserve"> </w:t>
      </w:r>
      <w:r w:rsidRPr="00407C38">
        <w:rPr>
          <w:rFonts w:hint="eastAsia"/>
        </w:rPr>
        <w:t>g、栀子10</w:t>
      </w:r>
      <w:r w:rsidR="009545CD" w:rsidRPr="00407C38">
        <w:rPr>
          <w:rFonts w:hint="eastAsia"/>
          <w:vertAlign w:val="superscript"/>
        </w:rPr>
        <w:t xml:space="preserve"> </w:t>
      </w:r>
      <w:r w:rsidRPr="00407C38">
        <w:rPr>
          <w:rFonts w:hint="eastAsia"/>
        </w:rPr>
        <w:t>g、清热凉血；脾虚湿盛、见腹胀、便溏、加薏苡仁20</w:t>
      </w:r>
      <w:r w:rsidR="009545CD" w:rsidRPr="00407C38">
        <w:rPr>
          <w:rFonts w:hint="eastAsia"/>
          <w:vertAlign w:val="superscript"/>
        </w:rPr>
        <w:t xml:space="preserve"> </w:t>
      </w:r>
      <w:r w:rsidRPr="00407C38">
        <w:rPr>
          <w:rFonts w:hint="eastAsia"/>
        </w:rPr>
        <w:t>g、砂仁6</w:t>
      </w:r>
      <w:r w:rsidR="009545CD" w:rsidRPr="00407C38">
        <w:rPr>
          <w:rFonts w:hint="eastAsia"/>
          <w:vertAlign w:val="superscript"/>
        </w:rPr>
        <w:t xml:space="preserve"> </w:t>
      </w:r>
      <w:r w:rsidRPr="00407C38">
        <w:rPr>
          <w:rFonts w:hint="eastAsia"/>
        </w:rPr>
        <w:t>g（后下）、健脾祛湿；气血亏虚明显、见心悸、气短、乏力、加黄芪15</w:t>
      </w:r>
      <w:r w:rsidR="009545CD" w:rsidRPr="00407C38">
        <w:rPr>
          <w:rFonts w:hint="eastAsia"/>
          <w:vertAlign w:val="superscript"/>
        </w:rPr>
        <w:t xml:space="preserve"> </w:t>
      </w:r>
      <w:r w:rsidRPr="00407C38">
        <w:rPr>
          <w:rFonts w:hint="eastAsia"/>
        </w:rPr>
        <w:t>g、党参12</w:t>
      </w:r>
      <w:r w:rsidR="009545CD" w:rsidRPr="00407C38">
        <w:rPr>
          <w:rFonts w:hint="eastAsia"/>
          <w:vertAlign w:val="superscript"/>
        </w:rPr>
        <w:t xml:space="preserve"> </w:t>
      </w:r>
      <w:r w:rsidRPr="00407C38">
        <w:rPr>
          <w:rFonts w:hint="eastAsia"/>
        </w:rPr>
        <w:t>g、益气养血；伴有胸闷、痰多、加瓜蒌15</w:t>
      </w:r>
      <w:r w:rsidR="009545CD" w:rsidRPr="00407C38">
        <w:rPr>
          <w:rFonts w:hint="eastAsia"/>
          <w:vertAlign w:val="superscript"/>
        </w:rPr>
        <w:t xml:space="preserve"> </w:t>
      </w:r>
      <w:r w:rsidRPr="00407C38">
        <w:rPr>
          <w:rFonts w:hint="eastAsia"/>
        </w:rPr>
        <w:t>g、薤白10</w:t>
      </w:r>
      <w:r w:rsidR="009545CD" w:rsidRPr="00407C38">
        <w:rPr>
          <w:rFonts w:hint="eastAsia"/>
          <w:vertAlign w:val="superscript"/>
        </w:rPr>
        <w:t xml:space="preserve"> </w:t>
      </w:r>
      <w:r w:rsidRPr="00407C38">
        <w:rPr>
          <w:rFonts w:hint="eastAsia"/>
        </w:rPr>
        <w:t>g、通阳散结、化痰宽胸</w:t>
      </w:r>
      <w:r w:rsidR="00811B6C" w:rsidRPr="00407C38">
        <w:rPr>
          <w:rFonts w:hint="eastAsia"/>
        </w:rPr>
        <w:t>；</w:t>
      </w:r>
    </w:p>
    <w:p w14:paraId="3DD3819D" w14:textId="337B847B" w:rsidR="005C0479" w:rsidRPr="00407C38" w:rsidRDefault="004B3D8E">
      <w:pPr>
        <w:pStyle w:val="afffff5"/>
        <w:ind w:firstLine="42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76202E96" w14:textId="7167609E" w:rsidR="005C0479" w:rsidRPr="00407C38" w:rsidRDefault="004B3D8E">
      <w:pPr>
        <w:pStyle w:val="afffff5"/>
        <w:ind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4BA8266E" w14:textId="5949BC76" w:rsidR="005C0479" w:rsidRPr="00407C38" w:rsidRDefault="004B3D8E" w:rsidP="00D60844">
      <w:pPr>
        <w:pStyle w:val="afffffffff0"/>
      </w:pPr>
      <w:r w:rsidRPr="00407C38">
        <w:rPr>
          <w:rFonts w:hint="eastAsia"/>
        </w:rPr>
        <w:t>推荐中成药：逍遥丸、口服、每日3次、每次8丸、温水送服。</w:t>
      </w:r>
    </w:p>
    <w:p w14:paraId="0CD72035" w14:textId="77777777" w:rsidR="005C0479" w:rsidRPr="00407C38" w:rsidRDefault="004B3D8E" w:rsidP="005623CD">
      <w:pPr>
        <w:pStyle w:val="affe"/>
        <w:spacing w:before="120" w:after="120"/>
      </w:pPr>
      <w:r w:rsidRPr="00407C38">
        <w:rPr>
          <w:rFonts w:hint="eastAsia"/>
        </w:rPr>
        <w:t>胃热腑实证</w:t>
      </w:r>
    </w:p>
    <w:p w14:paraId="33FB475A" w14:textId="77777777" w:rsidR="005C0479" w:rsidRPr="00407C38" w:rsidRDefault="004B3D8E" w:rsidP="00D60844">
      <w:pPr>
        <w:pStyle w:val="afffffffff0"/>
      </w:pPr>
      <w:r w:rsidRPr="00407C38">
        <w:rPr>
          <w:rFonts w:hint="eastAsia"/>
        </w:rPr>
        <w:t>治法：清胃泻火、通络止痛。</w:t>
      </w:r>
    </w:p>
    <w:p w14:paraId="49ED2714" w14:textId="77777777" w:rsidR="005C0479" w:rsidRPr="00407C38" w:rsidRDefault="004B3D8E" w:rsidP="00D60844">
      <w:pPr>
        <w:pStyle w:val="afffffffff0"/>
      </w:pPr>
      <w:r w:rsidRPr="00407C38">
        <w:rPr>
          <w:rFonts w:hint="eastAsia"/>
        </w:rPr>
        <w:t>推荐方药：柴栀定痛汤。要求如下：</w:t>
      </w:r>
    </w:p>
    <w:p w14:paraId="2A010CDF" w14:textId="5104FF20" w:rsidR="005C0479" w:rsidRPr="00407C38" w:rsidRDefault="004B3D8E">
      <w:pPr>
        <w:pStyle w:val="afffff5"/>
        <w:ind w:firstLine="420"/>
      </w:pPr>
      <w:r w:rsidRPr="00407C38">
        <w:rPr>
          <w:rFonts w:hint="eastAsia"/>
        </w:rPr>
        <w:t>——药物组成：柴胡10</w:t>
      </w:r>
      <w:r w:rsidR="009545CD" w:rsidRPr="00407C38">
        <w:rPr>
          <w:rFonts w:hint="eastAsia"/>
          <w:vertAlign w:val="superscript"/>
        </w:rPr>
        <w:t xml:space="preserve"> </w:t>
      </w:r>
      <w:r w:rsidRPr="00407C38">
        <w:rPr>
          <w:rFonts w:hint="eastAsia"/>
        </w:rPr>
        <w:t>g、栀子10</w:t>
      </w:r>
      <w:r w:rsidR="009545CD" w:rsidRPr="00407C38">
        <w:rPr>
          <w:rFonts w:hint="eastAsia"/>
          <w:vertAlign w:val="superscript"/>
        </w:rPr>
        <w:t xml:space="preserve"> </w:t>
      </w:r>
      <w:r w:rsidRPr="00407C38">
        <w:rPr>
          <w:rFonts w:hint="eastAsia"/>
        </w:rPr>
        <w:t>g、黄芩10</w:t>
      </w:r>
      <w:r w:rsidR="009545CD" w:rsidRPr="00407C38">
        <w:rPr>
          <w:rFonts w:hint="eastAsia"/>
          <w:vertAlign w:val="superscript"/>
        </w:rPr>
        <w:t xml:space="preserve"> </w:t>
      </w:r>
      <w:r w:rsidRPr="00407C38">
        <w:rPr>
          <w:rFonts w:hint="eastAsia"/>
        </w:rPr>
        <w:t>g、清半夏9</w:t>
      </w:r>
      <w:r w:rsidR="009545CD" w:rsidRPr="00407C38">
        <w:rPr>
          <w:rFonts w:hint="eastAsia"/>
          <w:vertAlign w:val="superscript"/>
        </w:rPr>
        <w:t xml:space="preserve"> </w:t>
      </w:r>
      <w:r w:rsidRPr="00407C38">
        <w:rPr>
          <w:rFonts w:hint="eastAsia"/>
        </w:rPr>
        <w:t>g、陈皮15</w:t>
      </w:r>
      <w:r w:rsidR="009545CD" w:rsidRPr="00407C38">
        <w:rPr>
          <w:rFonts w:hint="eastAsia"/>
          <w:vertAlign w:val="superscript"/>
        </w:rPr>
        <w:t xml:space="preserve"> </w:t>
      </w:r>
      <w:r w:rsidRPr="00407C38">
        <w:rPr>
          <w:rFonts w:hint="eastAsia"/>
        </w:rPr>
        <w:t>g、石菖蒲20</w:t>
      </w:r>
      <w:r w:rsidR="009545CD" w:rsidRPr="00407C38">
        <w:rPr>
          <w:rFonts w:hint="eastAsia"/>
          <w:vertAlign w:val="superscript"/>
        </w:rPr>
        <w:t xml:space="preserve"> </w:t>
      </w:r>
      <w:r w:rsidRPr="00407C38">
        <w:rPr>
          <w:rFonts w:hint="eastAsia"/>
        </w:rPr>
        <w:t>g、白术15</w:t>
      </w:r>
      <w:r w:rsidR="009545CD" w:rsidRPr="00407C38">
        <w:rPr>
          <w:rFonts w:hint="eastAsia"/>
          <w:vertAlign w:val="superscript"/>
        </w:rPr>
        <w:t xml:space="preserve"> </w:t>
      </w:r>
      <w:r w:rsidRPr="00407C38">
        <w:rPr>
          <w:rFonts w:hint="eastAsia"/>
        </w:rPr>
        <w:t>g、茯神30</w:t>
      </w:r>
      <w:r w:rsidR="009545CD" w:rsidRPr="00407C38">
        <w:rPr>
          <w:rFonts w:hint="eastAsia"/>
          <w:vertAlign w:val="superscript"/>
        </w:rPr>
        <w:t xml:space="preserve"> </w:t>
      </w:r>
      <w:r w:rsidRPr="00407C38">
        <w:rPr>
          <w:rFonts w:hint="eastAsia"/>
        </w:rPr>
        <w:t>g、党参15</w:t>
      </w:r>
      <w:r w:rsidR="009545CD" w:rsidRPr="00407C38">
        <w:rPr>
          <w:rFonts w:hint="eastAsia"/>
          <w:vertAlign w:val="superscript"/>
        </w:rPr>
        <w:t xml:space="preserve"> </w:t>
      </w:r>
      <w:r w:rsidRPr="00407C38">
        <w:rPr>
          <w:rFonts w:hint="eastAsia"/>
        </w:rPr>
        <w:t>g、淡豆豉20</w:t>
      </w:r>
      <w:r w:rsidR="009545CD" w:rsidRPr="00407C38">
        <w:rPr>
          <w:rFonts w:hint="eastAsia"/>
          <w:vertAlign w:val="superscript"/>
        </w:rPr>
        <w:t xml:space="preserve"> </w:t>
      </w:r>
      <w:r w:rsidRPr="00407C38">
        <w:rPr>
          <w:rFonts w:hint="eastAsia"/>
        </w:rPr>
        <w:t>g、葛根30</w:t>
      </w:r>
      <w:r w:rsidR="009545CD" w:rsidRPr="00407C38">
        <w:rPr>
          <w:rFonts w:hint="eastAsia"/>
          <w:vertAlign w:val="superscript"/>
        </w:rPr>
        <w:t xml:space="preserve"> </w:t>
      </w:r>
      <w:r w:rsidRPr="00407C38">
        <w:rPr>
          <w:rFonts w:hint="eastAsia"/>
        </w:rPr>
        <w:t>g、天麻20</w:t>
      </w:r>
      <w:r w:rsidR="009545CD" w:rsidRPr="00407C38">
        <w:rPr>
          <w:rFonts w:hint="eastAsia"/>
          <w:vertAlign w:val="superscript"/>
        </w:rPr>
        <w:t xml:space="preserve"> </w:t>
      </w:r>
      <w:r w:rsidRPr="00407C38">
        <w:rPr>
          <w:rFonts w:hint="eastAsia"/>
        </w:rPr>
        <w:t>g、川芎20</w:t>
      </w:r>
      <w:r w:rsidR="009545CD" w:rsidRPr="00407C38">
        <w:rPr>
          <w:rFonts w:hint="eastAsia"/>
          <w:vertAlign w:val="superscript"/>
        </w:rPr>
        <w:t xml:space="preserve"> </w:t>
      </w:r>
      <w:r w:rsidRPr="00407C38">
        <w:rPr>
          <w:rFonts w:hint="eastAsia"/>
        </w:rPr>
        <w:t>g、羌活15</w:t>
      </w:r>
      <w:r w:rsidR="009545CD" w:rsidRPr="00407C38">
        <w:rPr>
          <w:rFonts w:hint="eastAsia"/>
          <w:vertAlign w:val="superscript"/>
        </w:rPr>
        <w:t xml:space="preserve"> </w:t>
      </w:r>
      <w:r w:rsidRPr="00407C38">
        <w:rPr>
          <w:rFonts w:hint="eastAsia"/>
        </w:rPr>
        <w:t>g、炙甘草5</w:t>
      </w:r>
      <w:r w:rsidR="009545CD" w:rsidRPr="00407C38">
        <w:rPr>
          <w:rFonts w:hint="eastAsia"/>
          <w:vertAlign w:val="superscript"/>
        </w:rPr>
        <w:t xml:space="preserve"> </w:t>
      </w:r>
      <w:r w:rsidRPr="00407C38">
        <w:rPr>
          <w:rFonts w:hint="eastAsia"/>
        </w:rPr>
        <w:t>g；</w:t>
      </w:r>
    </w:p>
    <w:p w14:paraId="0557A25A" w14:textId="1DA60F6C" w:rsidR="005C0479" w:rsidRPr="00407C38" w:rsidRDefault="004B3D8E">
      <w:pPr>
        <w:pStyle w:val="afffff5"/>
        <w:ind w:firstLine="420"/>
      </w:pPr>
      <w:r w:rsidRPr="00407C38">
        <w:rPr>
          <w:rFonts w:hint="eastAsia"/>
        </w:rPr>
        <w:t>——加减：伴失眠者，加生龙骨30</w:t>
      </w:r>
      <w:r w:rsidR="009545CD" w:rsidRPr="00407C38">
        <w:rPr>
          <w:rFonts w:hint="eastAsia"/>
          <w:vertAlign w:val="superscript"/>
        </w:rPr>
        <w:t xml:space="preserve"> </w:t>
      </w:r>
      <w:r w:rsidRPr="00407C38">
        <w:rPr>
          <w:rFonts w:hint="eastAsia"/>
        </w:rPr>
        <w:t>g、生牡蛎30</w:t>
      </w:r>
      <w:r w:rsidR="009545CD" w:rsidRPr="00407C38">
        <w:rPr>
          <w:rFonts w:hint="eastAsia"/>
          <w:vertAlign w:val="superscript"/>
        </w:rPr>
        <w:t xml:space="preserve"> </w:t>
      </w:r>
      <w:r w:rsidRPr="00407C38">
        <w:rPr>
          <w:rFonts w:hint="eastAsia"/>
        </w:rPr>
        <w:t>g、酸枣仁30</w:t>
      </w:r>
      <w:r w:rsidR="009545CD" w:rsidRPr="00407C38">
        <w:rPr>
          <w:rFonts w:hint="eastAsia"/>
          <w:vertAlign w:val="superscript"/>
        </w:rPr>
        <w:t xml:space="preserve"> </w:t>
      </w:r>
      <w:r w:rsidRPr="00407C38">
        <w:rPr>
          <w:rFonts w:hint="eastAsia"/>
        </w:rPr>
        <w:t>g、柏子仁30</w:t>
      </w:r>
      <w:r w:rsidR="009545CD" w:rsidRPr="00407C38">
        <w:rPr>
          <w:rFonts w:hint="eastAsia"/>
          <w:vertAlign w:val="superscript"/>
        </w:rPr>
        <w:t xml:space="preserve"> </w:t>
      </w:r>
      <w:r w:rsidRPr="00407C38">
        <w:rPr>
          <w:rFonts w:hint="eastAsia"/>
        </w:rPr>
        <w:t>g；伴轻度焦虑、抑郁者，加香附15</w:t>
      </w:r>
      <w:r w:rsidR="009545CD" w:rsidRPr="00407C38">
        <w:rPr>
          <w:rFonts w:hint="eastAsia"/>
          <w:vertAlign w:val="superscript"/>
        </w:rPr>
        <w:t xml:space="preserve"> </w:t>
      </w:r>
      <w:r w:rsidRPr="00407C38">
        <w:rPr>
          <w:rFonts w:hint="eastAsia"/>
        </w:rPr>
        <w:t>g、合欢皮15</w:t>
      </w:r>
      <w:r w:rsidR="009545CD" w:rsidRPr="00407C38">
        <w:rPr>
          <w:rFonts w:hint="eastAsia"/>
          <w:vertAlign w:val="superscript"/>
        </w:rPr>
        <w:t xml:space="preserve"> </w:t>
      </w:r>
      <w:r w:rsidRPr="00407C38">
        <w:rPr>
          <w:rFonts w:hint="eastAsia"/>
        </w:rPr>
        <w:t>g</w:t>
      </w:r>
      <w:r w:rsidR="00811B6C" w:rsidRPr="00407C38">
        <w:rPr>
          <w:rFonts w:hint="eastAsia"/>
        </w:rPr>
        <w:t>；</w:t>
      </w:r>
    </w:p>
    <w:p w14:paraId="0DFC1A49" w14:textId="2BA78313" w:rsidR="005C0479" w:rsidRPr="00407C38" w:rsidRDefault="004B3D8E">
      <w:pPr>
        <w:pStyle w:val="afffff5"/>
        <w:ind w:firstLine="42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1B890FDB" w14:textId="29AC13AC" w:rsidR="005C0479" w:rsidRPr="00407C38" w:rsidRDefault="004B3D8E">
      <w:pPr>
        <w:pStyle w:val="afffff5"/>
        <w:ind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7431F3E9" w14:textId="00F68433" w:rsidR="005C0479" w:rsidRPr="00407C38" w:rsidRDefault="004B3D8E" w:rsidP="00D60844">
      <w:pPr>
        <w:pStyle w:val="afffffffff0"/>
      </w:pPr>
      <w:r w:rsidRPr="00407C38">
        <w:rPr>
          <w:rFonts w:hint="eastAsia"/>
        </w:rPr>
        <w:t>推荐中成药：牛黄清胃丸、口服、每日2</w:t>
      </w:r>
      <w:r w:rsidR="009545CD" w:rsidRPr="00407C38">
        <w:rPr>
          <w:rFonts w:hint="eastAsia"/>
        </w:rPr>
        <w:t>～3</w:t>
      </w:r>
      <w:r w:rsidRPr="00407C38">
        <w:rPr>
          <w:rFonts w:hint="eastAsia"/>
        </w:rPr>
        <w:t>次、每次1丸、温水送服。</w:t>
      </w:r>
    </w:p>
    <w:p w14:paraId="3B672A0E" w14:textId="77777777" w:rsidR="005C0479" w:rsidRPr="00407C38" w:rsidRDefault="004B3D8E" w:rsidP="005623CD">
      <w:pPr>
        <w:pStyle w:val="affd"/>
        <w:spacing w:before="120" w:after="120"/>
      </w:pPr>
      <w:r w:rsidRPr="00407C38">
        <w:rPr>
          <w:rFonts w:hint="eastAsia"/>
        </w:rPr>
        <w:t>脑部动脉粥样硬化</w:t>
      </w:r>
    </w:p>
    <w:p w14:paraId="7FC53106" w14:textId="77777777" w:rsidR="005C0479" w:rsidRPr="00407C38" w:rsidRDefault="004B3D8E" w:rsidP="005623CD">
      <w:pPr>
        <w:pStyle w:val="affe"/>
        <w:spacing w:before="120" w:after="120"/>
      </w:pPr>
      <w:r w:rsidRPr="00407C38">
        <w:rPr>
          <w:rFonts w:hint="eastAsia"/>
        </w:rPr>
        <w:t>中经络</w:t>
      </w:r>
    </w:p>
    <w:p w14:paraId="4AF6C07E" w14:textId="77777777" w:rsidR="005623CD" w:rsidRPr="00407C38" w:rsidRDefault="005623CD" w:rsidP="005623CD">
      <w:pPr>
        <w:pStyle w:val="afff"/>
        <w:spacing w:before="120" w:after="120"/>
      </w:pPr>
      <w:r w:rsidRPr="00407C38">
        <w:rPr>
          <w:rFonts w:hint="eastAsia"/>
        </w:rPr>
        <w:t>风痰阻络证</w:t>
      </w:r>
    </w:p>
    <w:p w14:paraId="774391CA" w14:textId="77777777" w:rsidR="005C0479" w:rsidRPr="00407C38" w:rsidRDefault="004B3D8E" w:rsidP="005623CD">
      <w:pPr>
        <w:pStyle w:val="afffffffff3"/>
      </w:pPr>
      <w:r w:rsidRPr="00407C38">
        <w:rPr>
          <w:rFonts w:hint="eastAsia"/>
        </w:rPr>
        <w:t>治法：熄风化痰，活血通络。</w:t>
      </w:r>
    </w:p>
    <w:p w14:paraId="763CE16C" w14:textId="023E5C83" w:rsidR="005C0479" w:rsidRPr="00407C38" w:rsidRDefault="004B3D8E" w:rsidP="005623CD">
      <w:pPr>
        <w:pStyle w:val="afffffffff3"/>
      </w:pPr>
      <w:r w:rsidRPr="00407C38">
        <w:rPr>
          <w:rFonts w:hint="eastAsia"/>
        </w:rPr>
        <w:t>推荐方药：化痰通络汤加减。</w:t>
      </w:r>
      <w:r w:rsidR="004F6BA3" w:rsidRPr="00407C38">
        <w:rPr>
          <w:rFonts w:hint="eastAsia"/>
        </w:rPr>
        <w:t>要求如下：</w:t>
      </w:r>
    </w:p>
    <w:p w14:paraId="18A0F3EF" w14:textId="0FC28F39" w:rsidR="005C0479" w:rsidRPr="00407C38" w:rsidRDefault="004B3D8E" w:rsidP="009545CD">
      <w:pPr>
        <w:pStyle w:val="afffffffff1"/>
        <w:numPr>
          <w:ilvl w:val="3"/>
          <w:numId w:val="0"/>
        </w:numPr>
        <w:ind w:leftChars="100" w:left="210" w:firstLineChars="300" w:firstLine="630"/>
      </w:pPr>
      <w:r w:rsidRPr="00407C38">
        <w:rPr>
          <w:rFonts w:hint="eastAsia"/>
        </w:rPr>
        <w:t>——药物组成：茯</w:t>
      </w:r>
      <w:r w:rsidRPr="00407C38">
        <w:rPr>
          <w:rFonts w:hAnsi="宋体" w:hint="eastAsia"/>
        </w:rPr>
        <w:t>苓10</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、半夏9</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、生白术9</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、天麻12</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、胆南星6</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、天竺黄6</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、紫丹参15</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、香附9</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、酒大黄6</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、三七粉3</w:t>
      </w:r>
      <w:r w:rsidR="009545CD" w:rsidRPr="00407C38">
        <w:rPr>
          <w:rFonts w:hAnsi="宋体" w:hint="eastAsia"/>
          <w:vertAlign w:val="superscript"/>
        </w:rPr>
        <w:t xml:space="preserve"> </w:t>
      </w:r>
      <w:r w:rsidR="004F6BA3" w:rsidRPr="00407C38">
        <w:rPr>
          <w:rFonts w:hAnsi="宋体"/>
        </w:rPr>
        <w:t>g</w:t>
      </w:r>
      <w:r w:rsidRPr="00407C38">
        <w:rPr>
          <w:rFonts w:hAnsi="宋体" w:hint="eastAsia"/>
        </w:rPr>
        <w:t>（冲服）</w:t>
      </w:r>
      <w:r w:rsidR="00811B6C" w:rsidRPr="00407C38">
        <w:rPr>
          <w:rFonts w:hAnsi="宋体" w:hint="eastAsia"/>
        </w:rPr>
        <w:t>；</w:t>
      </w:r>
    </w:p>
    <w:p w14:paraId="71BAC980" w14:textId="4AC02C8C" w:rsidR="005C0479" w:rsidRPr="00407C38" w:rsidRDefault="004B3D8E">
      <w:pPr>
        <w:pStyle w:val="afffffffff1"/>
        <w:numPr>
          <w:ilvl w:val="3"/>
          <w:numId w:val="0"/>
        </w:numPr>
        <w:ind w:firstLineChars="400" w:firstLine="840"/>
      </w:pPr>
      <w:r w:rsidRPr="00407C38">
        <w:rPr>
          <w:rFonts w:hint="eastAsia"/>
        </w:rPr>
        <w:t>——加减：伴失眠者，加生龙骨30</w:t>
      </w:r>
      <w:r w:rsidR="009545CD" w:rsidRPr="00407C38">
        <w:rPr>
          <w:rFonts w:hint="eastAsia"/>
          <w:vertAlign w:val="superscript"/>
        </w:rPr>
        <w:t xml:space="preserve"> </w:t>
      </w:r>
      <w:r w:rsidRPr="00407C38">
        <w:rPr>
          <w:rFonts w:hint="eastAsia"/>
        </w:rPr>
        <w:t>g、生牡蛎30</w:t>
      </w:r>
      <w:r w:rsidR="009545CD" w:rsidRPr="00407C38">
        <w:rPr>
          <w:rFonts w:hint="eastAsia"/>
          <w:vertAlign w:val="superscript"/>
        </w:rPr>
        <w:t xml:space="preserve"> </w:t>
      </w:r>
      <w:r w:rsidRPr="00407C38">
        <w:rPr>
          <w:rFonts w:hint="eastAsia"/>
        </w:rPr>
        <w:t>g、酸枣仁30</w:t>
      </w:r>
      <w:r w:rsidR="009545CD" w:rsidRPr="00407C38">
        <w:rPr>
          <w:rFonts w:hint="eastAsia"/>
          <w:vertAlign w:val="superscript"/>
        </w:rPr>
        <w:t xml:space="preserve"> </w:t>
      </w:r>
      <w:r w:rsidRPr="00407C38">
        <w:rPr>
          <w:rFonts w:hint="eastAsia"/>
        </w:rPr>
        <w:t>g、柏子仁30</w:t>
      </w:r>
      <w:r w:rsidR="009545CD" w:rsidRPr="00407C38">
        <w:rPr>
          <w:rFonts w:hint="eastAsia"/>
          <w:vertAlign w:val="superscript"/>
        </w:rPr>
        <w:t xml:space="preserve"> </w:t>
      </w:r>
      <w:r w:rsidRPr="00407C38">
        <w:rPr>
          <w:rFonts w:hint="eastAsia"/>
        </w:rPr>
        <w:t>g；伴轻度焦虑、抑郁者，加香附15</w:t>
      </w:r>
      <w:r w:rsidR="009545CD" w:rsidRPr="00407C38">
        <w:rPr>
          <w:rFonts w:hint="eastAsia"/>
          <w:vertAlign w:val="superscript"/>
        </w:rPr>
        <w:t xml:space="preserve"> </w:t>
      </w:r>
      <w:r w:rsidRPr="00407C38">
        <w:rPr>
          <w:rFonts w:hint="eastAsia"/>
        </w:rPr>
        <w:t>g、合欢皮15</w:t>
      </w:r>
      <w:r w:rsidR="009545CD" w:rsidRPr="00407C38">
        <w:rPr>
          <w:rFonts w:hint="eastAsia"/>
          <w:vertAlign w:val="superscript"/>
        </w:rPr>
        <w:t xml:space="preserve"> </w:t>
      </w:r>
      <w:r w:rsidRPr="00407C38">
        <w:rPr>
          <w:rFonts w:hint="eastAsia"/>
        </w:rPr>
        <w:t>g</w:t>
      </w:r>
      <w:r w:rsidR="00811B6C" w:rsidRPr="00407C38">
        <w:rPr>
          <w:rFonts w:hint="eastAsia"/>
        </w:rPr>
        <w:t>；</w:t>
      </w:r>
    </w:p>
    <w:p w14:paraId="25D11DC0" w14:textId="6ECCF958" w:rsidR="005C0479" w:rsidRPr="00407C38" w:rsidRDefault="004B3D8E">
      <w:pPr>
        <w:pStyle w:val="afffffffff1"/>
        <w:numPr>
          <w:ilvl w:val="3"/>
          <w:numId w:val="0"/>
        </w:numPr>
        <w:ind w:firstLineChars="400" w:firstLine="84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626F181A" w14:textId="14AFFC82" w:rsidR="005C0479" w:rsidRPr="00407C38" w:rsidRDefault="004B3D8E">
      <w:pPr>
        <w:pStyle w:val="afffffffff1"/>
        <w:numPr>
          <w:ilvl w:val="3"/>
          <w:numId w:val="0"/>
        </w:numPr>
        <w:ind w:firstLineChars="400" w:firstLine="84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5AFC96FA" w14:textId="77777777" w:rsidR="005C0479" w:rsidRPr="00407C38" w:rsidRDefault="005623CD" w:rsidP="005623CD">
      <w:pPr>
        <w:pStyle w:val="afff"/>
        <w:spacing w:before="120" w:after="120"/>
      </w:pPr>
      <w:r w:rsidRPr="00407C38">
        <w:rPr>
          <w:rFonts w:hint="eastAsia"/>
        </w:rPr>
        <w:lastRenderedPageBreak/>
        <w:t>风火上扰证</w:t>
      </w:r>
    </w:p>
    <w:p w14:paraId="2738E67D" w14:textId="77777777" w:rsidR="005C0479" w:rsidRPr="00407C38" w:rsidRDefault="004B3D8E" w:rsidP="005623CD">
      <w:pPr>
        <w:pStyle w:val="afffffffff3"/>
      </w:pPr>
      <w:r w:rsidRPr="00407C38">
        <w:rPr>
          <w:rFonts w:hint="eastAsia"/>
        </w:rPr>
        <w:t>治法：平肝熄风，清热泻火。</w:t>
      </w:r>
    </w:p>
    <w:p w14:paraId="4CEF11F1" w14:textId="30EC12EB" w:rsidR="005C0479" w:rsidRPr="00407C38" w:rsidRDefault="004B3D8E" w:rsidP="005623CD">
      <w:pPr>
        <w:pStyle w:val="afffffffff3"/>
      </w:pPr>
      <w:r w:rsidRPr="00407C38">
        <w:rPr>
          <w:rFonts w:hint="eastAsia"/>
        </w:rPr>
        <w:t>推荐方剂：天麻钩藤饮加减。</w:t>
      </w:r>
      <w:r w:rsidR="004F6BA3" w:rsidRPr="00407C38">
        <w:rPr>
          <w:rFonts w:hint="eastAsia"/>
        </w:rPr>
        <w:t>要求如下：</w:t>
      </w:r>
    </w:p>
    <w:p w14:paraId="0A901DCD" w14:textId="264D0CB4" w:rsidR="005C0479" w:rsidRPr="00407C38" w:rsidRDefault="004B3D8E" w:rsidP="005623CD">
      <w:pPr>
        <w:pStyle w:val="af2"/>
      </w:pPr>
      <w:r w:rsidRPr="00407C38">
        <w:rPr>
          <w:rFonts w:hint="eastAsia"/>
        </w:rPr>
        <w:t>药物组成：天麻9</w:t>
      </w:r>
      <w:r w:rsidR="009545CD" w:rsidRPr="00407C38">
        <w:rPr>
          <w:rFonts w:hint="eastAsia"/>
          <w:vertAlign w:val="superscript"/>
        </w:rPr>
        <w:t xml:space="preserve"> </w:t>
      </w:r>
      <w:r w:rsidRPr="00407C38">
        <w:rPr>
          <w:rFonts w:hint="eastAsia"/>
        </w:rPr>
        <w:t>g、钩藤15</w:t>
      </w:r>
      <w:r w:rsidR="009545CD" w:rsidRPr="00407C38">
        <w:rPr>
          <w:rFonts w:hint="eastAsia"/>
          <w:vertAlign w:val="superscript"/>
        </w:rPr>
        <w:t xml:space="preserve"> </w:t>
      </w:r>
      <w:r w:rsidRPr="00407C38">
        <w:rPr>
          <w:rFonts w:hint="eastAsia"/>
        </w:rPr>
        <w:t>g后下、石决明30</w:t>
      </w:r>
      <w:r w:rsidR="009545CD" w:rsidRPr="00407C38">
        <w:rPr>
          <w:rFonts w:hint="eastAsia"/>
          <w:vertAlign w:val="superscript"/>
        </w:rPr>
        <w:t xml:space="preserve"> </w:t>
      </w:r>
      <w:r w:rsidRPr="00407C38">
        <w:rPr>
          <w:rFonts w:hint="eastAsia"/>
        </w:rPr>
        <w:t>g先煎、川牛膝9</w:t>
      </w:r>
      <w:r w:rsidR="009545CD" w:rsidRPr="00407C38">
        <w:rPr>
          <w:rFonts w:hint="eastAsia"/>
          <w:vertAlign w:val="superscript"/>
        </w:rPr>
        <w:t xml:space="preserve"> </w:t>
      </w:r>
      <w:r w:rsidRPr="00407C38">
        <w:rPr>
          <w:rFonts w:hint="eastAsia"/>
        </w:rPr>
        <w:t>g、黄芩9</w:t>
      </w:r>
      <w:r w:rsidR="009545CD" w:rsidRPr="00407C38">
        <w:rPr>
          <w:rFonts w:hint="eastAsia"/>
          <w:vertAlign w:val="superscript"/>
        </w:rPr>
        <w:t xml:space="preserve"> </w:t>
      </w:r>
      <w:r w:rsidRPr="00407C38">
        <w:rPr>
          <w:rFonts w:hint="eastAsia"/>
        </w:rPr>
        <w:t>g、栀子9</w:t>
      </w:r>
      <w:r w:rsidR="009545CD" w:rsidRPr="00407C38">
        <w:rPr>
          <w:rFonts w:hint="eastAsia"/>
          <w:vertAlign w:val="superscript"/>
        </w:rPr>
        <w:t xml:space="preserve"> </w:t>
      </w:r>
      <w:r w:rsidRPr="00407C38">
        <w:rPr>
          <w:rFonts w:hint="eastAsia"/>
        </w:rPr>
        <w:t>g、夏枯草9</w:t>
      </w:r>
      <w:r w:rsidR="009545CD" w:rsidRPr="00407C38">
        <w:rPr>
          <w:rFonts w:hint="eastAsia"/>
          <w:vertAlign w:val="superscript"/>
        </w:rPr>
        <w:t xml:space="preserve"> </w:t>
      </w:r>
      <w:r w:rsidRPr="00407C38">
        <w:rPr>
          <w:rFonts w:hint="eastAsia"/>
        </w:rPr>
        <w:t>g、胆南星6</w:t>
      </w:r>
      <w:r w:rsidR="009545CD" w:rsidRPr="00407C38">
        <w:rPr>
          <w:rFonts w:hint="eastAsia"/>
          <w:vertAlign w:val="superscript"/>
        </w:rPr>
        <w:t xml:space="preserve"> </w:t>
      </w:r>
      <w:r w:rsidRPr="00407C38">
        <w:rPr>
          <w:rFonts w:hint="eastAsia"/>
        </w:rPr>
        <w:t>g等</w:t>
      </w:r>
      <w:r w:rsidR="00811B6C" w:rsidRPr="00407C38">
        <w:rPr>
          <w:rFonts w:hint="eastAsia"/>
        </w:rPr>
        <w:t>；</w:t>
      </w:r>
    </w:p>
    <w:p w14:paraId="55D3ED61" w14:textId="282A8057" w:rsidR="005C0479" w:rsidRPr="00407C38" w:rsidRDefault="004B3D8E" w:rsidP="005623CD">
      <w:pPr>
        <w:pStyle w:val="af2"/>
      </w:pPr>
      <w:r w:rsidRPr="00407C38">
        <w:rPr>
          <w:rFonts w:ascii="Times New Roman" w:hint="eastAsia"/>
        </w:rPr>
        <w:t>加减：</w:t>
      </w:r>
      <w:r w:rsidRPr="00407C38">
        <w:rPr>
          <w:rFonts w:hint="eastAsia"/>
        </w:rPr>
        <w:t>腹胀便干,治以化痰通腑,改用星蒌承气汤加减：全栝蒌30</w:t>
      </w:r>
      <w:r w:rsidR="009545CD" w:rsidRPr="00407C38">
        <w:rPr>
          <w:rFonts w:hint="eastAsia"/>
          <w:vertAlign w:val="superscript"/>
        </w:rPr>
        <w:t xml:space="preserve"> </w:t>
      </w:r>
      <w:r w:rsidRPr="00407C38">
        <w:rPr>
          <w:rFonts w:hint="eastAsia"/>
        </w:rPr>
        <w:t>g、胆南星6</w:t>
      </w:r>
      <w:r w:rsidR="009545CD" w:rsidRPr="00407C38">
        <w:rPr>
          <w:rFonts w:hint="eastAsia"/>
          <w:vertAlign w:val="superscript"/>
        </w:rPr>
        <w:t xml:space="preserve"> </w:t>
      </w:r>
      <w:r w:rsidRPr="00407C38">
        <w:rPr>
          <w:rFonts w:hint="eastAsia"/>
        </w:rPr>
        <w:t>g、生大黄9</w:t>
      </w:r>
      <w:r w:rsidR="009545CD" w:rsidRPr="00407C38">
        <w:rPr>
          <w:rFonts w:hint="eastAsia"/>
          <w:vertAlign w:val="superscript"/>
        </w:rPr>
        <w:t xml:space="preserve"> </w:t>
      </w:r>
      <w:r w:rsidRPr="00407C38">
        <w:rPr>
          <w:rFonts w:hint="eastAsia"/>
        </w:rPr>
        <w:t>g（后下)、芒硝9</w:t>
      </w:r>
      <w:r w:rsidR="009545CD" w:rsidRPr="00407C38">
        <w:rPr>
          <w:rFonts w:hint="eastAsia"/>
          <w:vertAlign w:val="superscript"/>
        </w:rPr>
        <w:t xml:space="preserve"> </w:t>
      </w:r>
      <w:r w:rsidRPr="00407C38">
        <w:rPr>
          <w:rFonts w:hint="eastAsia"/>
        </w:rPr>
        <w:t>g（冲服）、丹参15</w:t>
      </w:r>
      <w:r w:rsidR="009545CD" w:rsidRPr="00407C38">
        <w:rPr>
          <w:rFonts w:hint="eastAsia"/>
          <w:vertAlign w:val="superscript"/>
        </w:rPr>
        <w:t xml:space="preserve"> </w:t>
      </w:r>
      <w:r w:rsidRPr="00407C38">
        <w:rPr>
          <w:rFonts w:hint="eastAsia"/>
        </w:rPr>
        <w:t>g等。方中大黄、芒硝的用量需根据患者体质而定,以大便通泻为度,不宜过量,防治耗伤正气</w:t>
      </w:r>
      <w:r w:rsidR="00811B6C" w:rsidRPr="00407C38">
        <w:rPr>
          <w:rFonts w:hint="eastAsia"/>
        </w:rPr>
        <w:t>；</w:t>
      </w:r>
    </w:p>
    <w:p w14:paraId="3E468D03" w14:textId="0DF27054" w:rsidR="005C0479" w:rsidRPr="00407C38" w:rsidRDefault="004B3D8E" w:rsidP="005623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339C7FB6" w14:textId="4E4DD525" w:rsidR="005C0479" w:rsidRPr="00407C38" w:rsidRDefault="004B3D8E" w:rsidP="005623CD">
      <w:pPr>
        <w:pStyle w:val="af2"/>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15DC37DF" w14:textId="5E077715" w:rsidR="005C0479" w:rsidRPr="00407C38" w:rsidRDefault="004B3D8E" w:rsidP="005623CD">
      <w:pPr>
        <w:pStyle w:val="afff"/>
        <w:spacing w:before="120" w:after="120"/>
      </w:pPr>
      <w:r w:rsidRPr="00407C38">
        <w:rPr>
          <w:rFonts w:hint="eastAsia"/>
        </w:rPr>
        <w:t>气虚血瘀证</w:t>
      </w:r>
    </w:p>
    <w:p w14:paraId="3C5815D1" w14:textId="77777777" w:rsidR="005C0479" w:rsidRPr="00407C38" w:rsidRDefault="004B3D8E" w:rsidP="005623CD">
      <w:pPr>
        <w:pStyle w:val="afffffffff3"/>
      </w:pPr>
      <w:r w:rsidRPr="00407C38">
        <w:rPr>
          <w:rFonts w:hint="eastAsia"/>
        </w:rPr>
        <w:t>治法：益气活血。</w:t>
      </w:r>
    </w:p>
    <w:p w14:paraId="1A49C86C" w14:textId="76804B9D" w:rsidR="005C0479" w:rsidRPr="00407C38" w:rsidRDefault="004B3D8E" w:rsidP="005623CD">
      <w:pPr>
        <w:pStyle w:val="afffffffff3"/>
      </w:pPr>
      <w:r w:rsidRPr="00407C38">
        <w:rPr>
          <w:rFonts w:hint="eastAsia"/>
        </w:rPr>
        <w:t>推荐方药</w:t>
      </w:r>
      <w:r w:rsidR="004F6BA3" w:rsidRPr="00407C38">
        <w:rPr>
          <w:rFonts w:hint="eastAsia"/>
        </w:rPr>
        <w:t>：</w:t>
      </w:r>
      <w:r w:rsidRPr="00407C38">
        <w:rPr>
          <w:rFonts w:hint="eastAsia"/>
        </w:rPr>
        <w:t>补阳还五汤加减。</w:t>
      </w:r>
      <w:r w:rsidR="004F6BA3" w:rsidRPr="00407C38">
        <w:rPr>
          <w:rFonts w:hint="eastAsia"/>
        </w:rPr>
        <w:t>要求如下：</w:t>
      </w:r>
    </w:p>
    <w:p w14:paraId="1B9A9461" w14:textId="35543485" w:rsidR="005C0479" w:rsidRPr="00407C38" w:rsidRDefault="004B3D8E">
      <w:pPr>
        <w:pStyle w:val="afffffffff1"/>
        <w:numPr>
          <w:ilvl w:val="3"/>
          <w:numId w:val="0"/>
        </w:numPr>
        <w:ind w:firstLineChars="200" w:firstLine="420"/>
      </w:pPr>
      <w:r w:rsidRPr="00407C38">
        <w:rPr>
          <w:rFonts w:hint="eastAsia"/>
        </w:rPr>
        <w:t>——药物组成：黄芪30</w:t>
      </w:r>
      <w:r w:rsidR="009545CD" w:rsidRPr="00407C38">
        <w:rPr>
          <w:rFonts w:hint="eastAsia"/>
          <w:vertAlign w:val="superscript"/>
        </w:rPr>
        <w:t xml:space="preserve"> </w:t>
      </w:r>
      <w:r w:rsidRPr="00407C38">
        <w:rPr>
          <w:rFonts w:hint="eastAsia"/>
        </w:rPr>
        <w:t>g、当归9</w:t>
      </w:r>
      <w:r w:rsidR="009545CD" w:rsidRPr="00407C38">
        <w:rPr>
          <w:rFonts w:hint="eastAsia"/>
          <w:vertAlign w:val="superscript"/>
        </w:rPr>
        <w:t xml:space="preserve"> </w:t>
      </w:r>
      <w:r w:rsidRPr="00407C38">
        <w:rPr>
          <w:rFonts w:hint="eastAsia"/>
        </w:rPr>
        <w:t>g、桃仁9</w:t>
      </w:r>
      <w:r w:rsidR="009545CD" w:rsidRPr="00407C38">
        <w:rPr>
          <w:rFonts w:hint="eastAsia"/>
          <w:vertAlign w:val="superscript"/>
        </w:rPr>
        <w:t xml:space="preserve"> </w:t>
      </w:r>
      <w:r w:rsidRPr="00407C38">
        <w:rPr>
          <w:rFonts w:hint="eastAsia"/>
        </w:rPr>
        <w:t>g、红花9</w:t>
      </w:r>
      <w:r w:rsidR="009545CD" w:rsidRPr="00407C38">
        <w:rPr>
          <w:rFonts w:hint="eastAsia"/>
          <w:vertAlign w:val="superscript"/>
        </w:rPr>
        <w:t xml:space="preserve"> </w:t>
      </w:r>
      <w:r w:rsidRPr="00407C38">
        <w:rPr>
          <w:rFonts w:hint="eastAsia"/>
        </w:rPr>
        <w:t>g、赤芍15</w:t>
      </w:r>
      <w:r w:rsidR="009545CD" w:rsidRPr="00407C38">
        <w:rPr>
          <w:rFonts w:hint="eastAsia"/>
          <w:vertAlign w:val="superscript"/>
        </w:rPr>
        <w:t xml:space="preserve"> </w:t>
      </w:r>
      <w:r w:rsidRPr="00407C38">
        <w:rPr>
          <w:rFonts w:hint="eastAsia"/>
        </w:rPr>
        <w:t>g、川芎9</w:t>
      </w:r>
      <w:r w:rsidR="009545CD" w:rsidRPr="00407C38">
        <w:rPr>
          <w:rFonts w:hint="eastAsia"/>
          <w:vertAlign w:val="superscript"/>
        </w:rPr>
        <w:t xml:space="preserve"> </w:t>
      </w:r>
      <w:r w:rsidRPr="00407C38">
        <w:rPr>
          <w:rFonts w:hint="eastAsia"/>
        </w:rPr>
        <w:t>g、地龙9</w:t>
      </w:r>
      <w:r w:rsidR="009545CD" w:rsidRPr="00407C38">
        <w:rPr>
          <w:rFonts w:hint="eastAsia"/>
          <w:vertAlign w:val="superscript"/>
        </w:rPr>
        <w:t xml:space="preserve"> </w:t>
      </w:r>
      <w:r w:rsidRPr="00407C38">
        <w:rPr>
          <w:rFonts w:hint="eastAsia"/>
        </w:rPr>
        <w:t>g等。心悸、胸闷、脉结代者合用生脉散</w:t>
      </w:r>
      <w:r w:rsidR="00811B6C" w:rsidRPr="00407C38">
        <w:rPr>
          <w:rFonts w:hint="eastAsia"/>
        </w:rPr>
        <w:t>；</w:t>
      </w:r>
    </w:p>
    <w:p w14:paraId="143B091C" w14:textId="4F621535" w:rsidR="005C0479" w:rsidRPr="00407C38" w:rsidRDefault="004B3D8E">
      <w:pPr>
        <w:pStyle w:val="afffffffff1"/>
        <w:numPr>
          <w:ilvl w:val="3"/>
          <w:numId w:val="0"/>
        </w:numPr>
        <w:ind w:firstLineChars="300" w:firstLine="63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37D92FAB" w14:textId="72610F36" w:rsidR="005C0479" w:rsidRPr="00407C38" w:rsidRDefault="004B3D8E">
      <w:pPr>
        <w:pStyle w:val="afffffffff1"/>
        <w:numPr>
          <w:ilvl w:val="3"/>
          <w:numId w:val="0"/>
        </w:numPr>
        <w:ind w:firstLineChars="300" w:firstLine="63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22068B50" w14:textId="77777777" w:rsidR="005623CD" w:rsidRPr="00407C38" w:rsidRDefault="004B3D8E" w:rsidP="005623CD">
      <w:pPr>
        <w:pStyle w:val="afff"/>
        <w:spacing w:before="120" w:after="120"/>
      </w:pPr>
      <w:r w:rsidRPr="00407C38">
        <w:rPr>
          <w:rFonts w:hint="eastAsia"/>
        </w:rPr>
        <w:t>阴虚风动证</w:t>
      </w:r>
    </w:p>
    <w:p w14:paraId="701B4DE2" w14:textId="436623B0" w:rsidR="005C0479" w:rsidRPr="00407C38" w:rsidRDefault="004B3D8E" w:rsidP="005623CD">
      <w:pPr>
        <w:pStyle w:val="afffffffff3"/>
      </w:pPr>
      <w:r w:rsidRPr="00407C38">
        <w:rPr>
          <w:rFonts w:hint="eastAsia"/>
        </w:rPr>
        <w:t>治法：滋阴潜阳,熄风通络。</w:t>
      </w:r>
    </w:p>
    <w:p w14:paraId="6287BE6D" w14:textId="405C6F4E" w:rsidR="005C0479" w:rsidRPr="00407C38" w:rsidRDefault="004B3D8E" w:rsidP="005623CD">
      <w:pPr>
        <w:pStyle w:val="afffffffff3"/>
      </w:pPr>
      <w:r w:rsidRPr="00407C38">
        <w:rPr>
          <w:rFonts w:hint="eastAsia"/>
        </w:rPr>
        <w:t>推荐方药：镇肝熄风汤加减。</w:t>
      </w:r>
      <w:r w:rsidR="004F6BA3" w:rsidRPr="00407C38">
        <w:rPr>
          <w:rFonts w:hint="eastAsia"/>
        </w:rPr>
        <w:t>要求如下：</w:t>
      </w:r>
    </w:p>
    <w:p w14:paraId="0CA14806" w14:textId="1AF56219" w:rsidR="005C0479" w:rsidRPr="00407C38" w:rsidRDefault="004B3D8E">
      <w:pPr>
        <w:pStyle w:val="afffffffff1"/>
        <w:numPr>
          <w:ilvl w:val="3"/>
          <w:numId w:val="0"/>
        </w:numPr>
        <w:ind w:firstLineChars="200" w:firstLine="420"/>
      </w:pPr>
      <w:r w:rsidRPr="00407C38">
        <w:rPr>
          <w:rFonts w:hint="eastAsia"/>
        </w:rPr>
        <w:t>——药物组成：白芍15</w:t>
      </w:r>
      <w:r w:rsidR="009545CD" w:rsidRPr="00407C38">
        <w:rPr>
          <w:rFonts w:hint="eastAsia"/>
          <w:vertAlign w:val="superscript"/>
        </w:rPr>
        <w:t xml:space="preserve"> </w:t>
      </w:r>
      <w:r w:rsidRPr="00407C38">
        <w:rPr>
          <w:rFonts w:hint="eastAsia"/>
        </w:rPr>
        <w:t>g、天冬9</w:t>
      </w:r>
      <w:r w:rsidR="009545CD" w:rsidRPr="00407C38">
        <w:rPr>
          <w:rFonts w:hint="eastAsia"/>
          <w:vertAlign w:val="superscript"/>
        </w:rPr>
        <w:t xml:space="preserve"> </w:t>
      </w:r>
      <w:r w:rsidRPr="00407C38">
        <w:rPr>
          <w:rFonts w:hint="eastAsia"/>
        </w:rPr>
        <w:t>g、玄参9</w:t>
      </w:r>
      <w:r w:rsidR="009545CD" w:rsidRPr="00407C38">
        <w:rPr>
          <w:rFonts w:hint="eastAsia"/>
          <w:vertAlign w:val="superscript"/>
        </w:rPr>
        <w:t xml:space="preserve"> </w:t>
      </w:r>
      <w:r w:rsidRPr="00407C38">
        <w:rPr>
          <w:rFonts w:hint="eastAsia"/>
        </w:rPr>
        <w:t>g、枸杞子9</w:t>
      </w:r>
      <w:r w:rsidR="009545CD" w:rsidRPr="00407C38">
        <w:rPr>
          <w:rFonts w:hint="eastAsia"/>
          <w:vertAlign w:val="superscript"/>
        </w:rPr>
        <w:t xml:space="preserve"> </w:t>
      </w:r>
      <w:r w:rsidRPr="00407C38">
        <w:rPr>
          <w:rFonts w:hint="eastAsia"/>
        </w:rPr>
        <w:t>g、龙骨15</w:t>
      </w:r>
      <w:r w:rsidR="009545CD" w:rsidRPr="00407C38">
        <w:rPr>
          <w:rFonts w:hint="eastAsia"/>
          <w:vertAlign w:val="superscript"/>
        </w:rPr>
        <w:t xml:space="preserve"> </w:t>
      </w:r>
      <w:r w:rsidRPr="00407C38">
        <w:rPr>
          <w:rFonts w:hint="eastAsia"/>
        </w:rPr>
        <w:t>g、牡蛎15</w:t>
      </w:r>
      <w:r w:rsidR="009545CD" w:rsidRPr="00407C38">
        <w:rPr>
          <w:rFonts w:hint="eastAsia"/>
          <w:vertAlign w:val="superscript"/>
        </w:rPr>
        <w:t xml:space="preserve"> </w:t>
      </w:r>
      <w:r w:rsidRPr="00407C38">
        <w:rPr>
          <w:rFonts w:hint="eastAsia"/>
        </w:rPr>
        <w:t>g、牛膝9</w:t>
      </w:r>
      <w:r w:rsidR="009545CD" w:rsidRPr="00407C38">
        <w:rPr>
          <w:rFonts w:hint="eastAsia"/>
          <w:vertAlign w:val="superscript"/>
        </w:rPr>
        <w:t xml:space="preserve"> </w:t>
      </w:r>
      <w:r w:rsidRPr="00407C38">
        <w:rPr>
          <w:rFonts w:hint="eastAsia"/>
        </w:rPr>
        <w:t>g、当归9</w:t>
      </w:r>
      <w:r w:rsidR="009545CD" w:rsidRPr="00407C38">
        <w:rPr>
          <w:rFonts w:hint="eastAsia"/>
          <w:vertAlign w:val="superscript"/>
        </w:rPr>
        <w:t xml:space="preserve"> </w:t>
      </w:r>
      <w:r w:rsidRPr="00407C38">
        <w:rPr>
          <w:rFonts w:hint="eastAsia"/>
        </w:rPr>
        <w:t>g、天麻9</w:t>
      </w:r>
      <w:r w:rsidR="009545CD" w:rsidRPr="00407C38">
        <w:rPr>
          <w:rFonts w:hint="eastAsia"/>
          <w:vertAlign w:val="superscript"/>
        </w:rPr>
        <w:t xml:space="preserve"> </w:t>
      </w:r>
      <w:r w:rsidRPr="00407C38">
        <w:rPr>
          <w:rFonts w:hint="eastAsia"/>
        </w:rPr>
        <w:t>g、钩藤12</w:t>
      </w:r>
      <w:r w:rsidR="009545CD" w:rsidRPr="00407C38">
        <w:rPr>
          <w:rFonts w:hint="eastAsia"/>
          <w:vertAlign w:val="superscript"/>
        </w:rPr>
        <w:t xml:space="preserve"> </w:t>
      </w:r>
      <w:r w:rsidRPr="00407C38">
        <w:rPr>
          <w:rFonts w:hint="eastAsia"/>
        </w:rPr>
        <w:t>g、丹参12</w:t>
      </w:r>
      <w:r w:rsidR="009545CD" w:rsidRPr="00407C38">
        <w:rPr>
          <w:rFonts w:hint="eastAsia"/>
          <w:vertAlign w:val="superscript"/>
        </w:rPr>
        <w:t xml:space="preserve"> </w:t>
      </w:r>
      <w:r w:rsidRPr="00407C38">
        <w:rPr>
          <w:rFonts w:hint="eastAsia"/>
        </w:rPr>
        <w:t>g等</w:t>
      </w:r>
      <w:r w:rsidR="00811B6C" w:rsidRPr="00407C38">
        <w:rPr>
          <w:rFonts w:hint="eastAsia"/>
        </w:rPr>
        <w:t>；</w:t>
      </w:r>
    </w:p>
    <w:p w14:paraId="2254BB4A" w14:textId="0A132EE4" w:rsidR="005C0479" w:rsidRPr="00407C38" w:rsidRDefault="004B3D8E">
      <w:pPr>
        <w:pStyle w:val="afffffffff1"/>
        <w:numPr>
          <w:ilvl w:val="3"/>
          <w:numId w:val="0"/>
        </w:numPr>
        <w:ind w:firstLineChars="200" w:firstLine="42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27A1C6B3" w14:textId="59AABE22"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04507914" w14:textId="004B5763" w:rsidR="005C0479" w:rsidRPr="00407C38" w:rsidRDefault="004B3D8E" w:rsidP="005623CD">
      <w:pPr>
        <w:pStyle w:val="afff"/>
        <w:spacing w:before="120" w:after="120"/>
      </w:pPr>
      <w:r w:rsidRPr="00407C38">
        <w:rPr>
          <w:rFonts w:hint="eastAsia"/>
        </w:rPr>
        <w:t>肝肾亏虚证</w:t>
      </w:r>
    </w:p>
    <w:p w14:paraId="1E41A2A6" w14:textId="77777777" w:rsidR="005C0479" w:rsidRPr="00407C38" w:rsidRDefault="004B3D8E" w:rsidP="005623CD">
      <w:pPr>
        <w:pStyle w:val="afffffffff3"/>
      </w:pPr>
      <w:r w:rsidRPr="00407C38">
        <w:rPr>
          <w:rFonts w:hint="eastAsia"/>
        </w:rPr>
        <w:t>治法</w:t>
      </w:r>
      <w:r w:rsidR="005623CD" w:rsidRPr="00407C38">
        <w:rPr>
          <w:rFonts w:hint="eastAsia"/>
        </w:rPr>
        <w:t>：</w:t>
      </w:r>
      <w:r w:rsidRPr="00407C38">
        <w:rPr>
          <w:rFonts w:hint="eastAsia"/>
        </w:rPr>
        <w:t>滋养肝肾。</w:t>
      </w:r>
    </w:p>
    <w:p w14:paraId="57097E7D" w14:textId="253A6C22" w:rsidR="005C0479" w:rsidRPr="00407C38" w:rsidRDefault="004B3D8E" w:rsidP="005623CD">
      <w:pPr>
        <w:pStyle w:val="afffffffff3"/>
      </w:pPr>
      <w:r w:rsidRPr="00407C38">
        <w:rPr>
          <w:rFonts w:hint="eastAsia"/>
        </w:rPr>
        <w:t>推荐方药：左归丸合用地黄饮子加减</w:t>
      </w:r>
      <w:r w:rsidR="004F6BA3" w:rsidRPr="00407C38">
        <w:rPr>
          <w:rFonts w:hint="eastAsia"/>
        </w:rPr>
        <w:t>。要求如下：</w:t>
      </w:r>
    </w:p>
    <w:p w14:paraId="2246667E" w14:textId="0B814940" w:rsidR="005C0479" w:rsidRPr="00407C38" w:rsidRDefault="004B3D8E">
      <w:pPr>
        <w:pStyle w:val="afffffffff1"/>
        <w:numPr>
          <w:ilvl w:val="3"/>
          <w:numId w:val="0"/>
        </w:numPr>
        <w:ind w:firstLineChars="200" w:firstLine="420"/>
      </w:pPr>
      <w:r w:rsidRPr="00407C38">
        <w:rPr>
          <w:rFonts w:hint="eastAsia"/>
        </w:rPr>
        <w:t>——药物组成：地黄10</w:t>
      </w:r>
      <w:r w:rsidR="009545CD" w:rsidRPr="00407C38">
        <w:rPr>
          <w:rFonts w:hint="eastAsia"/>
          <w:vertAlign w:val="superscript"/>
        </w:rPr>
        <w:t xml:space="preserve"> </w:t>
      </w:r>
      <w:r w:rsidRPr="00407C38">
        <w:rPr>
          <w:rFonts w:hint="eastAsia"/>
        </w:rPr>
        <w:t>g、首乌15</w:t>
      </w:r>
      <w:r w:rsidR="009545CD" w:rsidRPr="00407C38">
        <w:rPr>
          <w:rFonts w:hint="eastAsia"/>
          <w:vertAlign w:val="superscript"/>
        </w:rPr>
        <w:t xml:space="preserve"> </w:t>
      </w:r>
      <w:r w:rsidRPr="00407C38">
        <w:rPr>
          <w:rFonts w:hint="eastAsia"/>
        </w:rPr>
        <w:t>g、枸杞12</w:t>
      </w:r>
      <w:r w:rsidR="009545CD" w:rsidRPr="00407C38">
        <w:rPr>
          <w:rFonts w:hint="eastAsia"/>
          <w:vertAlign w:val="superscript"/>
        </w:rPr>
        <w:t xml:space="preserve"> </w:t>
      </w:r>
      <w:r w:rsidRPr="00407C38">
        <w:rPr>
          <w:rFonts w:hint="eastAsia"/>
        </w:rPr>
        <w:t>g、山萸肉10</w:t>
      </w:r>
      <w:r w:rsidR="009545CD" w:rsidRPr="00407C38">
        <w:rPr>
          <w:rFonts w:hint="eastAsia"/>
          <w:vertAlign w:val="superscript"/>
        </w:rPr>
        <w:t xml:space="preserve"> </w:t>
      </w:r>
      <w:r w:rsidRPr="00407C38">
        <w:rPr>
          <w:rFonts w:hint="eastAsia"/>
        </w:rPr>
        <w:t>g、麦冬9</w:t>
      </w:r>
      <w:r w:rsidR="009545CD" w:rsidRPr="00407C38">
        <w:rPr>
          <w:rFonts w:hint="eastAsia"/>
          <w:vertAlign w:val="superscript"/>
        </w:rPr>
        <w:t xml:space="preserve"> </w:t>
      </w:r>
      <w:r w:rsidRPr="00407C38">
        <w:rPr>
          <w:rFonts w:hint="eastAsia"/>
        </w:rPr>
        <w:t>g、石斛9</w:t>
      </w:r>
      <w:r w:rsidR="009545CD" w:rsidRPr="00407C38">
        <w:rPr>
          <w:rFonts w:hint="eastAsia"/>
          <w:vertAlign w:val="superscript"/>
        </w:rPr>
        <w:t xml:space="preserve"> </w:t>
      </w:r>
      <w:r w:rsidRPr="00407C38">
        <w:rPr>
          <w:rFonts w:hint="eastAsia"/>
        </w:rPr>
        <w:t>g、当归9</w:t>
      </w:r>
      <w:r w:rsidR="009545CD" w:rsidRPr="00407C38">
        <w:rPr>
          <w:rFonts w:hint="eastAsia"/>
          <w:vertAlign w:val="superscript"/>
        </w:rPr>
        <w:t xml:space="preserve"> </w:t>
      </w:r>
      <w:r w:rsidRPr="00407C38">
        <w:rPr>
          <w:rFonts w:hint="eastAsia"/>
        </w:rPr>
        <w:t>g、鸡血藤15</w:t>
      </w:r>
      <w:r w:rsidR="009545CD" w:rsidRPr="00407C38">
        <w:rPr>
          <w:rFonts w:hint="eastAsia"/>
          <w:vertAlign w:val="superscript"/>
        </w:rPr>
        <w:t xml:space="preserve"> </w:t>
      </w:r>
      <w:r w:rsidRPr="00407C38">
        <w:rPr>
          <w:rFonts w:hint="eastAsia"/>
        </w:rPr>
        <w:t>g等</w:t>
      </w:r>
      <w:r w:rsidR="00811B6C" w:rsidRPr="00407C38">
        <w:rPr>
          <w:rFonts w:hint="eastAsia"/>
        </w:rPr>
        <w:t>；</w:t>
      </w:r>
    </w:p>
    <w:p w14:paraId="01D6A487" w14:textId="028F97E5" w:rsidR="005C0479" w:rsidRPr="00407C38" w:rsidRDefault="004B3D8E">
      <w:pPr>
        <w:pStyle w:val="afffffffff1"/>
        <w:numPr>
          <w:ilvl w:val="3"/>
          <w:numId w:val="0"/>
        </w:numPr>
        <w:ind w:firstLineChars="200" w:firstLine="42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22727DBA" w14:textId="0313282C"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1D4E0245" w14:textId="77777777" w:rsidR="005C0479" w:rsidRPr="00407C38" w:rsidRDefault="004B3D8E" w:rsidP="005623CD">
      <w:pPr>
        <w:pStyle w:val="affe"/>
        <w:spacing w:before="120" w:after="120"/>
      </w:pPr>
      <w:r w:rsidRPr="00407C38">
        <w:rPr>
          <w:rFonts w:hint="eastAsia"/>
        </w:rPr>
        <w:t>中脏腑</w:t>
      </w:r>
    </w:p>
    <w:p w14:paraId="54B9D64D" w14:textId="77777777" w:rsidR="005C0479" w:rsidRPr="00407C38" w:rsidRDefault="004B3D8E" w:rsidP="005623CD">
      <w:pPr>
        <w:pStyle w:val="afff"/>
        <w:spacing w:before="120" w:after="120"/>
      </w:pPr>
      <w:r w:rsidRPr="00407C38">
        <w:rPr>
          <w:rFonts w:hint="eastAsia"/>
        </w:rPr>
        <w:t>痰湿蒙神证</w:t>
      </w:r>
    </w:p>
    <w:p w14:paraId="785F1B84" w14:textId="77777777" w:rsidR="005C0479" w:rsidRPr="00407C38" w:rsidRDefault="004B3D8E" w:rsidP="005623CD">
      <w:pPr>
        <w:pStyle w:val="afffffffff3"/>
      </w:pPr>
      <w:r w:rsidRPr="00407C38">
        <w:rPr>
          <w:rFonts w:hint="eastAsia"/>
        </w:rPr>
        <w:t>治法：化痰熄风,开窍醒神。</w:t>
      </w:r>
    </w:p>
    <w:p w14:paraId="73AF8518" w14:textId="6B6A08AD" w:rsidR="005C0479" w:rsidRPr="00407C38" w:rsidRDefault="004B3D8E" w:rsidP="005623CD">
      <w:pPr>
        <w:pStyle w:val="afffffffff3"/>
      </w:pPr>
      <w:r w:rsidRPr="00407C38">
        <w:rPr>
          <w:rFonts w:hint="eastAsia"/>
        </w:rPr>
        <w:t>推荐方药：涤痰汤加减。</w:t>
      </w:r>
      <w:r w:rsidR="004F6BA3" w:rsidRPr="00407C38">
        <w:rPr>
          <w:rFonts w:hint="eastAsia"/>
        </w:rPr>
        <w:t>要求如下：</w:t>
      </w:r>
    </w:p>
    <w:p w14:paraId="2F91EA86" w14:textId="1AFAE3EC" w:rsidR="005C0479" w:rsidRPr="00407C38" w:rsidRDefault="004B3D8E">
      <w:pPr>
        <w:pStyle w:val="afffffffff1"/>
        <w:numPr>
          <w:ilvl w:val="3"/>
          <w:numId w:val="0"/>
        </w:numPr>
        <w:ind w:firstLineChars="200" w:firstLine="420"/>
      </w:pPr>
      <w:r w:rsidRPr="00407C38">
        <w:rPr>
          <w:rFonts w:hint="eastAsia"/>
        </w:rPr>
        <w:t>——药物组成：法半夏9</w:t>
      </w:r>
      <w:r w:rsidR="009545CD" w:rsidRPr="00407C38">
        <w:rPr>
          <w:rFonts w:hint="eastAsia"/>
          <w:vertAlign w:val="superscript"/>
        </w:rPr>
        <w:t xml:space="preserve"> </w:t>
      </w:r>
      <w:r w:rsidRPr="00407C38">
        <w:rPr>
          <w:rFonts w:hint="eastAsia"/>
        </w:rPr>
        <w:t>g、陈皮9</w:t>
      </w:r>
      <w:r w:rsidR="009545CD" w:rsidRPr="00407C38">
        <w:rPr>
          <w:rFonts w:hint="eastAsia"/>
          <w:vertAlign w:val="superscript"/>
        </w:rPr>
        <w:t xml:space="preserve"> </w:t>
      </w:r>
      <w:r w:rsidRPr="00407C38">
        <w:rPr>
          <w:rFonts w:hint="eastAsia"/>
        </w:rPr>
        <w:t>g、枳实9</w:t>
      </w:r>
      <w:r w:rsidR="009545CD" w:rsidRPr="00407C38">
        <w:rPr>
          <w:rFonts w:hint="eastAsia"/>
          <w:vertAlign w:val="superscript"/>
        </w:rPr>
        <w:t xml:space="preserve"> </w:t>
      </w:r>
      <w:r w:rsidRPr="00407C38">
        <w:rPr>
          <w:rFonts w:hint="eastAsia"/>
        </w:rPr>
        <w:t>g、胆南星6</w:t>
      </w:r>
      <w:r w:rsidR="009545CD" w:rsidRPr="00407C38">
        <w:rPr>
          <w:rFonts w:hint="eastAsia"/>
          <w:vertAlign w:val="superscript"/>
        </w:rPr>
        <w:t xml:space="preserve"> </w:t>
      </w:r>
      <w:r w:rsidRPr="00407C38">
        <w:rPr>
          <w:rFonts w:hint="eastAsia"/>
        </w:rPr>
        <w:t>g、茯苓15</w:t>
      </w:r>
      <w:r w:rsidR="009545CD" w:rsidRPr="00407C38">
        <w:rPr>
          <w:rFonts w:hint="eastAsia"/>
          <w:vertAlign w:val="superscript"/>
        </w:rPr>
        <w:t xml:space="preserve"> </w:t>
      </w:r>
      <w:r w:rsidRPr="00407C38">
        <w:rPr>
          <w:rFonts w:hint="eastAsia"/>
        </w:rPr>
        <w:t>g、石菖蒲9</w:t>
      </w:r>
      <w:r w:rsidR="009545CD" w:rsidRPr="00407C38">
        <w:rPr>
          <w:rFonts w:hint="eastAsia"/>
          <w:vertAlign w:val="superscript"/>
        </w:rPr>
        <w:t xml:space="preserve"> </w:t>
      </w:r>
      <w:r w:rsidRPr="00407C38">
        <w:rPr>
          <w:rFonts w:hint="eastAsia"/>
        </w:rPr>
        <w:t>g、竹茹6</w:t>
      </w:r>
      <w:r w:rsidR="009545CD" w:rsidRPr="00407C38">
        <w:rPr>
          <w:rFonts w:hint="eastAsia"/>
          <w:vertAlign w:val="superscript"/>
        </w:rPr>
        <w:t xml:space="preserve"> </w:t>
      </w:r>
      <w:r w:rsidRPr="00407C38">
        <w:rPr>
          <w:rFonts w:hint="eastAsia"/>
        </w:rPr>
        <w:t>g、远志9</w:t>
      </w:r>
      <w:r w:rsidR="009545CD" w:rsidRPr="00407C38">
        <w:rPr>
          <w:rFonts w:hint="eastAsia"/>
          <w:vertAlign w:val="superscript"/>
        </w:rPr>
        <w:t xml:space="preserve"> </w:t>
      </w:r>
      <w:r w:rsidRPr="00407C38">
        <w:rPr>
          <w:rFonts w:hint="eastAsia"/>
        </w:rPr>
        <w:t>g、丹参15</w:t>
      </w:r>
      <w:r w:rsidR="009545CD" w:rsidRPr="00407C38">
        <w:rPr>
          <w:rFonts w:hint="eastAsia"/>
          <w:vertAlign w:val="superscript"/>
        </w:rPr>
        <w:t xml:space="preserve"> </w:t>
      </w:r>
      <w:r w:rsidRPr="00407C38">
        <w:rPr>
          <w:rFonts w:hint="eastAsia"/>
        </w:rPr>
        <w:t>g、甘草9</w:t>
      </w:r>
      <w:r w:rsidR="009545CD" w:rsidRPr="00407C38">
        <w:rPr>
          <w:rFonts w:hint="eastAsia"/>
          <w:vertAlign w:val="superscript"/>
        </w:rPr>
        <w:t xml:space="preserve"> </w:t>
      </w:r>
      <w:r w:rsidRPr="00407C38">
        <w:rPr>
          <w:rFonts w:hint="eastAsia"/>
        </w:rPr>
        <w:t>g等；合用苏和香丸鼻饲</w:t>
      </w:r>
      <w:r w:rsidR="00811B6C" w:rsidRPr="00407C38">
        <w:rPr>
          <w:rFonts w:hint="eastAsia"/>
        </w:rPr>
        <w:t>；</w:t>
      </w:r>
    </w:p>
    <w:p w14:paraId="0BDED373" w14:textId="2AB375C4" w:rsidR="005C0479" w:rsidRPr="00407C38" w:rsidRDefault="004B3D8E">
      <w:pPr>
        <w:pStyle w:val="afffffffff1"/>
        <w:numPr>
          <w:ilvl w:val="3"/>
          <w:numId w:val="0"/>
        </w:numPr>
        <w:ind w:firstLineChars="200" w:firstLine="420"/>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7E62A22A" w14:textId="290497B8"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28F418B9" w14:textId="77777777" w:rsidR="005C0479" w:rsidRPr="00407C38" w:rsidRDefault="005623CD" w:rsidP="005623CD">
      <w:pPr>
        <w:pStyle w:val="afff"/>
        <w:spacing w:before="120" w:after="120"/>
      </w:pPr>
      <w:r w:rsidRPr="00407C38">
        <w:rPr>
          <w:rFonts w:hint="eastAsia"/>
        </w:rPr>
        <w:t>痰热内闭证</w:t>
      </w:r>
    </w:p>
    <w:p w14:paraId="3765479A" w14:textId="77777777" w:rsidR="005C0479" w:rsidRPr="00407C38" w:rsidRDefault="004B3D8E" w:rsidP="005623CD">
      <w:pPr>
        <w:pStyle w:val="afffffffff3"/>
      </w:pPr>
      <w:r w:rsidRPr="00407C38">
        <w:rPr>
          <w:rFonts w:hint="eastAsia"/>
        </w:rPr>
        <w:t>治法：清热化痰，醒脑开窍。</w:t>
      </w:r>
    </w:p>
    <w:p w14:paraId="4378A2FB" w14:textId="54B4EAA9" w:rsidR="005C0479" w:rsidRPr="00407C38" w:rsidRDefault="004B3D8E" w:rsidP="005623CD">
      <w:pPr>
        <w:pStyle w:val="afffffffff3"/>
      </w:pPr>
      <w:r w:rsidRPr="00407C38">
        <w:rPr>
          <w:rFonts w:hint="eastAsia"/>
        </w:rPr>
        <w:t>推荐方药：清心宣窍汤加减。</w:t>
      </w:r>
      <w:r w:rsidR="004F6BA3" w:rsidRPr="00407C38">
        <w:rPr>
          <w:rFonts w:hint="eastAsia"/>
        </w:rPr>
        <w:t>要求如下：</w:t>
      </w:r>
    </w:p>
    <w:p w14:paraId="06114E54" w14:textId="1EC4F03E" w:rsidR="005C0479" w:rsidRPr="00407C38" w:rsidRDefault="004B3D8E">
      <w:pPr>
        <w:pStyle w:val="afffffffff1"/>
        <w:numPr>
          <w:ilvl w:val="3"/>
          <w:numId w:val="0"/>
        </w:numPr>
        <w:ind w:firstLineChars="200" w:firstLine="420"/>
      </w:pPr>
      <w:r w:rsidRPr="00407C38">
        <w:rPr>
          <w:rFonts w:hint="eastAsia"/>
        </w:rPr>
        <w:t>——药物组成：黄连9</w:t>
      </w:r>
      <w:r w:rsidR="009545CD" w:rsidRPr="00407C38">
        <w:rPr>
          <w:rFonts w:hint="eastAsia"/>
          <w:vertAlign w:val="superscript"/>
        </w:rPr>
        <w:t xml:space="preserve"> </w:t>
      </w:r>
      <w:r w:rsidRPr="00407C38">
        <w:rPr>
          <w:rFonts w:hint="eastAsia"/>
        </w:rPr>
        <w:t>g、栀子9</w:t>
      </w:r>
      <w:r w:rsidR="009545CD" w:rsidRPr="00407C38">
        <w:rPr>
          <w:rFonts w:hint="eastAsia"/>
          <w:vertAlign w:val="superscript"/>
        </w:rPr>
        <w:t xml:space="preserve"> </w:t>
      </w:r>
      <w:r w:rsidRPr="00407C38">
        <w:rPr>
          <w:rFonts w:hint="eastAsia"/>
        </w:rPr>
        <w:t>g、丹参15</w:t>
      </w:r>
      <w:r w:rsidR="009545CD" w:rsidRPr="00407C38">
        <w:rPr>
          <w:rFonts w:hint="eastAsia"/>
          <w:vertAlign w:val="superscript"/>
        </w:rPr>
        <w:t xml:space="preserve"> </w:t>
      </w:r>
      <w:r w:rsidRPr="00407C38">
        <w:rPr>
          <w:rFonts w:hint="eastAsia"/>
        </w:rPr>
        <w:t>g、天麻9</w:t>
      </w:r>
      <w:r w:rsidR="009545CD" w:rsidRPr="00407C38">
        <w:rPr>
          <w:rFonts w:hint="eastAsia"/>
          <w:vertAlign w:val="superscript"/>
        </w:rPr>
        <w:t xml:space="preserve"> </w:t>
      </w:r>
      <w:r w:rsidRPr="00407C38">
        <w:rPr>
          <w:rFonts w:hint="eastAsia"/>
        </w:rPr>
        <w:t>g、钩藤15</w:t>
      </w:r>
      <w:r w:rsidR="009545CD" w:rsidRPr="00407C38">
        <w:rPr>
          <w:rFonts w:hint="eastAsia"/>
          <w:vertAlign w:val="superscript"/>
        </w:rPr>
        <w:t xml:space="preserve"> </w:t>
      </w:r>
      <w:r w:rsidRPr="00407C38">
        <w:rPr>
          <w:rFonts w:hint="eastAsia"/>
        </w:rPr>
        <w:t>g后下、石菖蒲9</w:t>
      </w:r>
      <w:r w:rsidR="009545CD" w:rsidRPr="00407C38">
        <w:rPr>
          <w:rFonts w:hint="eastAsia"/>
          <w:vertAlign w:val="superscript"/>
        </w:rPr>
        <w:t xml:space="preserve"> </w:t>
      </w:r>
      <w:r w:rsidRPr="00407C38">
        <w:rPr>
          <w:rFonts w:hint="eastAsia"/>
        </w:rPr>
        <w:t>g、牡丹皮9</w:t>
      </w:r>
      <w:r w:rsidR="009545CD" w:rsidRPr="00407C38">
        <w:rPr>
          <w:rFonts w:hint="eastAsia"/>
          <w:vertAlign w:val="superscript"/>
        </w:rPr>
        <w:t xml:space="preserve"> </w:t>
      </w:r>
      <w:r w:rsidRPr="00407C38">
        <w:rPr>
          <w:rFonts w:hint="eastAsia"/>
        </w:rPr>
        <w:t>g、羚羊角粉0.6</w:t>
      </w:r>
      <w:r w:rsidR="009545CD" w:rsidRPr="00407C38">
        <w:rPr>
          <w:rFonts w:hint="eastAsia"/>
          <w:vertAlign w:val="superscript"/>
        </w:rPr>
        <w:t xml:space="preserve"> </w:t>
      </w:r>
      <w:r w:rsidRPr="00407C38">
        <w:rPr>
          <w:rFonts w:hint="eastAsia"/>
        </w:rPr>
        <w:t>g冲服等</w:t>
      </w:r>
      <w:r w:rsidR="001935D5" w:rsidRPr="00407C38">
        <w:rPr>
          <w:rFonts w:hint="eastAsia"/>
        </w:rPr>
        <w:t>；</w:t>
      </w:r>
      <w:r w:rsidRPr="00407C38">
        <w:rPr>
          <w:rFonts w:hint="eastAsia"/>
        </w:rPr>
        <w:t>鼻饲安宫牛黄丸</w:t>
      </w:r>
      <w:r w:rsidR="00811B6C" w:rsidRPr="00407C38">
        <w:rPr>
          <w:rFonts w:hint="eastAsia"/>
        </w:rPr>
        <w:t>；</w:t>
      </w:r>
    </w:p>
    <w:p w14:paraId="60F6A981" w14:textId="2316E112" w:rsidR="005C0479" w:rsidRPr="00407C38" w:rsidRDefault="004B3D8E">
      <w:pPr>
        <w:pStyle w:val="afffffffff1"/>
        <w:numPr>
          <w:ilvl w:val="3"/>
          <w:numId w:val="0"/>
        </w:numPr>
        <w:ind w:firstLineChars="200" w:firstLine="420"/>
      </w:pPr>
      <w:r w:rsidRPr="00407C38">
        <w:rPr>
          <w:rFonts w:hint="eastAsia"/>
        </w:rPr>
        <w:lastRenderedPageBreak/>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71D1B485" w14:textId="096D3B64"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1507396C" w14:textId="77777777" w:rsidR="005C0479" w:rsidRPr="00407C38" w:rsidRDefault="005623CD" w:rsidP="005623CD">
      <w:pPr>
        <w:pStyle w:val="afff"/>
        <w:spacing w:before="120" w:after="120"/>
      </w:pPr>
      <w:r w:rsidRPr="00407C38">
        <w:rPr>
          <w:rFonts w:hint="eastAsia"/>
        </w:rPr>
        <w:t>元气败脱证</w:t>
      </w:r>
    </w:p>
    <w:p w14:paraId="51329550" w14:textId="77777777" w:rsidR="005C0479" w:rsidRPr="00407C38" w:rsidRDefault="004B3D8E" w:rsidP="005623CD">
      <w:pPr>
        <w:pStyle w:val="afffffffff3"/>
      </w:pPr>
      <w:r w:rsidRPr="00407C38">
        <w:rPr>
          <w:rFonts w:hint="eastAsia"/>
        </w:rPr>
        <w:t>治法：益气回阳固脱。</w:t>
      </w:r>
    </w:p>
    <w:p w14:paraId="1C96F6EE" w14:textId="4C243909" w:rsidR="005C0479" w:rsidRPr="00407C38" w:rsidRDefault="004B3D8E" w:rsidP="005623CD">
      <w:pPr>
        <w:pStyle w:val="afffffffff3"/>
      </w:pPr>
      <w:r w:rsidRPr="00407C38">
        <w:rPr>
          <w:rFonts w:hint="eastAsia"/>
        </w:rPr>
        <w:t>推荐方药：参附汤加减</w:t>
      </w:r>
      <w:r w:rsidR="004F6BA3" w:rsidRPr="00407C38">
        <w:rPr>
          <w:rFonts w:hint="eastAsia"/>
        </w:rPr>
        <w:t>。要求如下：</w:t>
      </w:r>
    </w:p>
    <w:p w14:paraId="07DD8385" w14:textId="77777777" w:rsidR="004F6BA3" w:rsidRPr="00407C38" w:rsidRDefault="004B3D8E" w:rsidP="004F6BA3">
      <w:pPr>
        <w:pStyle w:val="af2"/>
      </w:pPr>
      <w:r w:rsidRPr="00407C38">
        <w:rPr>
          <w:rFonts w:hint="eastAsia"/>
        </w:rPr>
        <w:t>药物组成：人参15</w:t>
      </w:r>
      <w:r w:rsidR="009545CD" w:rsidRPr="00407C38">
        <w:rPr>
          <w:rFonts w:hint="eastAsia"/>
          <w:vertAlign w:val="superscript"/>
        </w:rPr>
        <w:t xml:space="preserve"> </w:t>
      </w:r>
      <w:r w:rsidRPr="00407C38">
        <w:rPr>
          <w:rFonts w:hint="eastAsia"/>
        </w:rPr>
        <w:t>g</w:t>
      </w:r>
      <w:r w:rsidR="004F6BA3" w:rsidRPr="00407C38">
        <w:rPr>
          <w:rFonts w:hint="eastAsia"/>
        </w:rPr>
        <w:t>（</w:t>
      </w:r>
      <w:r w:rsidRPr="00407C38">
        <w:rPr>
          <w:rFonts w:hint="eastAsia"/>
        </w:rPr>
        <w:t>单煎</w:t>
      </w:r>
      <w:r w:rsidR="004F6BA3" w:rsidRPr="00407C38">
        <w:rPr>
          <w:rFonts w:hint="eastAsia"/>
        </w:rPr>
        <w:t>）</w:t>
      </w:r>
      <w:r w:rsidRPr="00407C38">
        <w:rPr>
          <w:rFonts w:hint="eastAsia"/>
        </w:rPr>
        <w:t>、附子9</w:t>
      </w:r>
      <w:r w:rsidR="009545CD" w:rsidRPr="00407C38">
        <w:rPr>
          <w:rFonts w:hint="eastAsia"/>
          <w:vertAlign w:val="superscript"/>
        </w:rPr>
        <w:t xml:space="preserve"> </w:t>
      </w:r>
      <w:r w:rsidRPr="00407C38">
        <w:rPr>
          <w:rFonts w:hint="eastAsia"/>
        </w:rPr>
        <w:t>g</w:t>
      </w:r>
      <w:r w:rsidR="004F6BA3" w:rsidRPr="00407C38">
        <w:rPr>
          <w:rFonts w:hint="eastAsia"/>
        </w:rPr>
        <w:t>（</w:t>
      </w:r>
      <w:r w:rsidRPr="00407C38">
        <w:rPr>
          <w:rFonts w:hint="eastAsia"/>
        </w:rPr>
        <w:t>先煎</w:t>
      </w:r>
      <w:r w:rsidR="004F6BA3" w:rsidRPr="00407C38">
        <w:rPr>
          <w:rFonts w:hint="eastAsia"/>
        </w:rPr>
        <w:t>）</w:t>
      </w:r>
      <w:r w:rsidRPr="00407C38">
        <w:rPr>
          <w:rFonts w:hint="eastAsia"/>
        </w:rPr>
        <w:t>等鼻饲</w:t>
      </w:r>
      <w:r w:rsidR="004F6BA3" w:rsidRPr="00407C38">
        <w:rPr>
          <w:rFonts w:hint="eastAsia"/>
        </w:rPr>
        <w:t>；</w:t>
      </w:r>
    </w:p>
    <w:p w14:paraId="5E12D47A" w14:textId="3A8891DE" w:rsidR="004F6BA3" w:rsidRPr="00407C38" w:rsidRDefault="004F6BA3" w:rsidP="004F6BA3">
      <w:pPr>
        <w:pStyle w:val="af2"/>
      </w:pPr>
      <w:r w:rsidRPr="00407C38">
        <w:rPr>
          <w:rFonts w:hint="eastAsia"/>
        </w:rPr>
        <w:t>服法：水煎服、每日1剂、分2～3次饭后温服、每次100</w:t>
      </w:r>
      <w:r w:rsidRPr="00407C38">
        <w:rPr>
          <w:rFonts w:hint="eastAsia"/>
          <w:vertAlign w:val="superscript"/>
        </w:rPr>
        <w:t xml:space="preserve"> </w:t>
      </w:r>
      <w:r w:rsidRPr="00407C38">
        <w:rPr>
          <w:rFonts w:hint="eastAsia"/>
        </w:rPr>
        <w:t>mL～200</w:t>
      </w:r>
      <w:r w:rsidRPr="00407C38">
        <w:rPr>
          <w:rFonts w:hint="eastAsia"/>
          <w:vertAlign w:val="superscript"/>
        </w:rPr>
        <w:t xml:space="preserve"> </w:t>
      </w:r>
      <w:r w:rsidRPr="00407C38">
        <w:rPr>
          <w:rFonts w:hint="eastAsia"/>
        </w:rPr>
        <w:t>mL；</w:t>
      </w:r>
    </w:p>
    <w:p w14:paraId="136E3E4A" w14:textId="6724D2D6" w:rsidR="004F6BA3" w:rsidRPr="00407C38" w:rsidRDefault="004F6BA3" w:rsidP="004F6BA3">
      <w:pPr>
        <w:pStyle w:val="af2"/>
      </w:pPr>
      <w:r w:rsidRPr="00407C38">
        <w:rPr>
          <w:rFonts w:hint="eastAsia"/>
        </w:rPr>
        <w:t>疗程：10</w:t>
      </w:r>
      <w:r w:rsidRPr="00407C38">
        <w:rPr>
          <w:rFonts w:hint="eastAsia"/>
          <w:vertAlign w:val="superscript"/>
        </w:rPr>
        <w:t xml:space="preserve"> </w:t>
      </w:r>
      <w:r w:rsidRPr="00407C38">
        <w:rPr>
          <w:rFonts w:hint="eastAsia"/>
        </w:rPr>
        <w:t>d为1个疗程、连续服用1～2个疗程、视患者病情增减疗程。</w:t>
      </w:r>
    </w:p>
    <w:p w14:paraId="5351787A" w14:textId="77777777" w:rsidR="005C0479" w:rsidRPr="00407C38" w:rsidRDefault="004B3D8E" w:rsidP="005623CD">
      <w:pPr>
        <w:pStyle w:val="affd"/>
        <w:spacing w:before="120" w:after="120"/>
      </w:pPr>
      <w:r w:rsidRPr="00407C38">
        <w:rPr>
          <w:rFonts w:hint="eastAsia"/>
        </w:rPr>
        <w:t>颈部动脉粥样硬化</w:t>
      </w:r>
    </w:p>
    <w:p w14:paraId="7787B37D" w14:textId="77777777" w:rsidR="005C0479" w:rsidRPr="00407C38" w:rsidRDefault="004B3D8E" w:rsidP="005623CD">
      <w:pPr>
        <w:pStyle w:val="affe"/>
        <w:spacing w:before="120" w:after="120"/>
      </w:pPr>
      <w:r w:rsidRPr="00407C38">
        <w:rPr>
          <w:rFonts w:hint="eastAsia"/>
        </w:rPr>
        <w:t>气虚痰瘀证</w:t>
      </w:r>
    </w:p>
    <w:p w14:paraId="2BFDB414" w14:textId="77777777" w:rsidR="005C0479" w:rsidRPr="00407C38" w:rsidRDefault="004B3D8E" w:rsidP="005623CD">
      <w:pPr>
        <w:pStyle w:val="afffffffff0"/>
      </w:pPr>
      <w:r w:rsidRPr="00407C38">
        <w:t>治法：益气活血，化痰散结。</w:t>
      </w:r>
    </w:p>
    <w:p w14:paraId="3EF22BDF" w14:textId="075EF0D2" w:rsidR="005C0479" w:rsidRPr="00407C38" w:rsidRDefault="004B3D8E" w:rsidP="005623CD">
      <w:pPr>
        <w:pStyle w:val="afffffffff0"/>
      </w:pPr>
      <w:r w:rsidRPr="00407C38">
        <w:rPr>
          <w:rFonts w:hint="eastAsia"/>
        </w:rPr>
        <w:t>推荐方剂</w:t>
      </w:r>
      <w:r w:rsidRPr="00407C38">
        <w:t>：补阳还五汤合消瘰丸加减</w:t>
      </w:r>
      <w:r w:rsidRPr="00407C38">
        <w:rPr>
          <w:rFonts w:hint="eastAsia"/>
        </w:rPr>
        <w:t>。</w:t>
      </w:r>
      <w:r w:rsidR="004F6BA3" w:rsidRPr="00407C38">
        <w:rPr>
          <w:rFonts w:hint="eastAsia"/>
        </w:rPr>
        <w:t>要求如下：</w:t>
      </w:r>
    </w:p>
    <w:p w14:paraId="6B89E439" w14:textId="1EB18B1C" w:rsidR="005C0479" w:rsidRPr="00407C38" w:rsidRDefault="004B3D8E" w:rsidP="009545CD">
      <w:pPr>
        <w:pStyle w:val="af2"/>
      </w:pPr>
      <w:r w:rsidRPr="00407C38">
        <w:rPr>
          <w:rFonts w:hint="eastAsia"/>
        </w:rPr>
        <w:t>药物组成：</w:t>
      </w:r>
      <w:r w:rsidRPr="00407C38">
        <w:t>黄芪</w:t>
      </w:r>
      <w:r w:rsidRPr="00407C38">
        <w:rPr>
          <w:rFonts w:hint="eastAsia"/>
        </w:rPr>
        <w:t>60</w:t>
      </w:r>
      <w:r w:rsidR="009545CD" w:rsidRPr="00407C38">
        <w:rPr>
          <w:rFonts w:hint="eastAsia"/>
          <w:vertAlign w:val="superscript"/>
        </w:rPr>
        <w:t xml:space="preserve"> </w:t>
      </w:r>
      <w:r w:rsidRPr="00407C38">
        <w:rPr>
          <w:rFonts w:hint="eastAsia"/>
        </w:rPr>
        <w:t>g</w:t>
      </w:r>
      <w:r w:rsidRPr="00407C38">
        <w:t>、当归</w:t>
      </w:r>
      <w:r w:rsidRPr="00407C38">
        <w:rPr>
          <w:rFonts w:hint="eastAsia"/>
        </w:rPr>
        <w:t>10</w:t>
      </w:r>
      <w:r w:rsidR="009545CD" w:rsidRPr="00407C38">
        <w:rPr>
          <w:rFonts w:hint="eastAsia"/>
          <w:vertAlign w:val="superscript"/>
        </w:rPr>
        <w:t xml:space="preserve"> </w:t>
      </w:r>
      <w:r w:rsidRPr="00407C38">
        <w:rPr>
          <w:rFonts w:hint="eastAsia"/>
        </w:rPr>
        <w:t>g</w:t>
      </w:r>
      <w:r w:rsidRPr="00407C38">
        <w:t>、川芎</w:t>
      </w:r>
      <w:r w:rsidRPr="00407C38">
        <w:rPr>
          <w:rFonts w:hint="eastAsia"/>
        </w:rPr>
        <w:t>10</w:t>
      </w:r>
      <w:r w:rsidR="009545CD" w:rsidRPr="00407C38">
        <w:rPr>
          <w:rFonts w:hint="eastAsia"/>
          <w:vertAlign w:val="superscript"/>
        </w:rPr>
        <w:t xml:space="preserve"> </w:t>
      </w:r>
      <w:r w:rsidRPr="00407C38">
        <w:rPr>
          <w:rFonts w:hint="eastAsia"/>
        </w:rPr>
        <w:t>g</w:t>
      </w:r>
      <w:r w:rsidRPr="00407C38">
        <w:t>、赤芍</w:t>
      </w:r>
      <w:r w:rsidRPr="00407C38">
        <w:rPr>
          <w:rFonts w:hint="eastAsia"/>
        </w:rPr>
        <w:t>12</w:t>
      </w:r>
      <w:r w:rsidR="009545CD" w:rsidRPr="00407C38">
        <w:rPr>
          <w:rFonts w:hint="eastAsia"/>
          <w:vertAlign w:val="superscript"/>
        </w:rPr>
        <w:t xml:space="preserve"> </w:t>
      </w:r>
      <w:r w:rsidRPr="00407C38">
        <w:rPr>
          <w:rFonts w:hint="eastAsia"/>
        </w:rPr>
        <w:t>g</w:t>
      </w:r>
      <w:r w:rsidRPr="00407C38">
        <w:t>、地龙</w:t>
      </w:r>
      <w:r w:rsidRPr="00407C38">
        <w:rPr>
          <w:rFonts w:hint="eastAsia"/>
        </w:rPr>
        <w:t>12</w:t>
      </w:r>
      <w:r w:rsidR="009545CD" w:rsidRPr="00407C38">
        <w:rPr>
          <w:rFonts w:hint="eastAsia"/>
          <w:vertAlign w:val="superscript"/>
        </w:rPr>
        <w:t xml:space="preserve"> </w:t>
      </w:r>
      <w:r w:rsidRPr="00407C38">
        <w:rPr>
          <w:rFonts w:hint="eastAsia"/>
        </w:rPr>
        <w:t>g</w:t>
      </w:r>
      <w:r w:rsidRPr="00407C38">
        <w:t>、桃仁</w:t>
      </w:r>
      <w:r w:rsidRPr="00407C38">
        <w:rPr>
          <w:rFonts w:hint="eastAsia"/>
        </w:rPr>
        <w:t>10</w:t>
      </w:r>
      <w:r w:rsidR="009545CD" w:rsidRPr="00407C38">
        <w:rPr>
          <w:rFonts w:hint="eastAsia"/>
          <w:vertAlign w:val="superscript"/>
        </w:rPr>
        <w:t xml:space="preserve"> </w:t>
      </w:r>
      <w:r w:rsidRPr="00407C38">
        <w:rPr>
          <w:rFonts w:hint="eastAsia"/>
        </w:rPr>
        <w:t>g</w:t>
      </w:r>
      <w:r w:rsidRPr="00407C38">
        <w:t>、红花</w:t>
      </w:r>
      <w:r w:rsidRPr="00407C38">
        <w:rPr>
          <w:rFonts w:hint="eastAsia"/>
        </w:rPr>
        <w:t>10</w:t>
      </w:r>
      <w:r w:rsidR="009545CD" w:rsidRPr="00407C38">
        <w:rPr>
          <w:rFonts w:hint="eastAsia"/>
          <w:vertAlign w:val="superscript"/>
        </w:rPr>
        <w:t xml:space="preserve"> </w:t>
      </w:r>
      <w:r w:rsidRPr="00407C38">
        <w:rPr>
          <w:rFonts w:hint="eastAsia"/>
        </w:rPr>
        <w:t>g</w:t>
      </w:r>
      <w:r w:rsidRPr="00407C38">
        <w:t>、玄参</w:t>
      </w:r>
      <w:r w:rsidRPr="00407C38">
        <w:rPr>
          <w:rFonts w:hint="eastAsia"/>
        </w:rPr>
        <w:t>15</w:t>
      </w:r>
      <w:r w:rsidR="009545CD" w:rsidRPr="00407C38">
        <w:rPr>
          <w:rFonts w:hint="eastAsia"/>
          <w:vertAlign w:val="superscript"/>
        </w:rPr>
        <w:t xml:space="preserve"> </w:t>
      </w:r>
      <w:r w:rsidRPr="00407C38">
        <w:rPr>
          <w:rFonts w:hint="eastAsia"/>
        </w:rPr>
        <w:t>g</w:t>
      </w:r>
      <w:r w:rsidRPr="00407C38">
        <w:t>、煅牡蛎</w:t>
      </w:r>
      <w:r w:rsidRPr="00407C38">
        <w:rPr>
          <w:rFonts w:hint="eastAsia"/>
        </w:rPr>
        <w:t>30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w:t>
      </w:r>
      <w:r w:rsidRPr="00407C38">
        <w:t>、浙贝母</w:t>
      </w:r>
      <w:r w:rsidRPr="00407C38">
        <w:rPr>
          <w:rFonts w:hint="eastAsia"/>
        </w:rPr>
        <w:t>12</w:t>
      </w:r>
      <w:r w:rsidR="009545CD" w:rsidRPr="00407C38">
        <w:rPr>
          <w:rFonts w:hint="eastAsia"/>
          <w:vertAlign w:val="superscript"/>
        </w:rPr>
        <w:t xml:space="preserve"> </w:t>
      </w:r>
      <w:r w:rsidRPr="00407C38">
        <w:rPr>
          <w:rFonts w:hint="eastAsia"/>
        </w:rPr>
        <w:t>g</w:t>
      </w:r>
      <w:r w:rsidR="00811B6C" w:rsidRPr="00407C38">
        <w:rPr>
          <w:rFonts w:hint="eastAsia"/>
        </w:rPr>
        <w:t>；</w:t>
      </w:r>
    </w:p>
    <w:p w14:paraId="24055339" w14:textId="5933278A" w:rsidR="005C0479" w:rsidRPr="00407C38" w:rsidRDefault="004B3D8E" w:rsidP="009545CD">
      <w:pPr>
        <w:pStyle w:val="af2"/>
      </w:pPr>
      <w:r w:rsidRPr="00407C38">
        <w:rPr>
          <w:rFonts w:hint="eastAsia"/>
        </w:rPr>
        <w:t>加减：</w:t>
      </w:r>
      <w:r w:rsidRPr="00407C38">
        <w:t>若痰多体胖、身体困重、胸闷憋气，痰浊明显者，可加用瓜蒌薤白半夏汤加减</w:t>
      </w:r>
      <w:r w:rsidRPr="00407C38">
        <w:rPr>
          <w:rFonts w:hint="eastAsia"/>
        </w:rPr>
        <w:t>：</w:t>
      </w:r>
      <w:r w:rsidRPr="00407C38">
        <w:t>瓜蒌</w:t>
      </w:r>
      <w:r w:rsidRPr="00407C38">
        <w:rPr>
          <w:rFonts w:hint="eastAsia"/>
        </w:rPr>
        <w:t>20</w:t>
      </w:r>
      <w:r w:rsidR="009545CD" w:rsidRPr="00407C38">
        <w:rPr>
          <w:rFonts w:hint="eastAsia"/>
          <w:vertAlign w:val="superscript"/>
        </w:rPr>
        <w:t xml:space="preserve"> </w:t>
      </w:r>
      <w:r w:rsidRPr="00407C38">
        <w:rPr>
          <w:rFonts w:hint="eastAsia"/>
        </w:rPr>
        <w:t>g</w:t>
      </w:r>
      <w:r w:rsidRPr="00407C38">
        <w:t>、薤白</w:t>
      </w:r>
      <w:r w:rsidRPr="00407C38">
        <w:rPr>
          <w:rFonts w:hint="eastAsia"/>
        </w:rPr>
        <w:t>12</w:t>
      </w:r>
      <w:r w:rsidR="009545CD" w:rsidRPr="00407C38">
        <w:rPr>
          <w:rFonts w:hint="eastAsia"/>
          <w:vertAlign w:val="superscript"/>
        </w:rPr>
        <w:t xml:space="preserve"> </w:t>
      </w:r>
      <w:r w:rsidRPr="00407C38">
        <w:rPr>
          <w:rFonts w:hint="eastAsia"/>
        </w:rPr>
        <w:t>g</w:t>
      </w:r>
      <w:r w:rsidRPr="00407C38">
        <w:t>、姜半夏</w:t>
      </w:r>
      <w:r w:rsidRPr="00407C38">
        <w:rPr>
          <w:rFonts w:hint="eastAsia"/>
        </w:rPr>
        <w:t>12</w:t>
      </w:r>
      <w:r w:rsidR="009545CD" w:rsidRPr="00407C38">
        <w:rPr>
          <w:rFonts w:hint="eastAsia"/>
          <w:vertAlign w:val="superscript"/>
        </w:rPr>
        <w:t xml:space="preserve"> </w:t>
      </w:r>
      <w:r w:rsidRPr="00407C38">
        <w:rPr>
          <w:rFonts w:hint="eastAsia"/>
        </w:rPr>
        <w:t>g</w:t>
      </w:r>
      <w:r w:rsidRPr="00407C38">
        <w:t>；若舌质紫暗、舌下脉络曲张或紫暗，血瘀明显者，可加用三七</w:t>
      </w:r>
      <w:r w:rsidRPr="00407C38">
        <w:rPr>
          <w:rFonts w:hint="eastAsia"/>
        </w:rPr>
        <w:t>粉3</w:t>
      </w:r>
      <w:r w:rsidR="009545CD" w:rsidRPr="00407C38">
        <w:rPr>
          <w:rFonts w:hint="eastAsia"/>
          <w:vertAlign w:val="superscript"/>
        </w:rPr>
        <w:t xml:space="preserve"> </w:t>
      </w:r>
      <w:r w:rsidRPr="00407C38">
        <w:rPr>
          <w:rFonts w:hint="eastAsia"/>
        </w:rPr>
        <w:t>g（冲服，不入锅同煎）</w:t>
      </w:r>
      <w:r w:rsidRPr="00407C38">
        <w:t>、丹参</w:t>
      </w:r>
      <w:r w:rsidRPr="00407C38">
        <w:rPr>
          <w:rFonts w:hint="eastAsia"/>
        </w:rPr>
        <w:t>20</w:t>
      </w:r>
      <w:r w:rsidR="009545CD" w:rsidRPr="00407C38">
        <w:rPr>
          <w:rFonts w:hint="eastAsia"/>
          <w:vertAlign w:val="superscript"/>
        </w:rPr>
        <w:t xml:space="preserve"> </w:t>
      </w:r>
      <w:r w:rsidRPr="00407C38">
        <w:rPr>
          <w:rFonts w:hint="eastAsia"/>
        </w:rPr>
        <w:t>g</w:t>
      </w:r>
      <w:r w:rsidR="00811B6C" w:rsidRPr="00407C38">
        <w:rPr>
          <w:rFonts w:hint="eastAsia"/>
        </w:rPr>
        <w:t>；</w:t>
      </w:r>
    </w:p>
    <w:p w14:paraId="7B567690" w14:textId="26DEDC8E"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3F0F6FBE" w14:textId="61E520FE"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4E3EA88F" w14:textId="77777777" w:rsidR="005C0479" w:rsidRPr="00407C38" w:rsidRDefault="004B3D8E" w:rsidP="003058E8">
      <w:pPr>
        <w:pStyle w:val="affe"/>
        <w:spacing w:before="120" w:after="120"/>
      </w:pPr>
      <w:r w:rsidRPr="00407C38">
        <w:rPr>
          <w:rFonts w:hint="eastAsia"/>
        </w:rPr>
        <w:t>气滞痰瘀证</w:t>
      </w:r>
    </w:p>
    <w:p w14:paraId="54D55C4D" w14:textId="77777777" w:rsidR="005C0479" w:rsidRPr="00407C38" w:rsidRDefault="004B3D8E" w:rsidP="003058E8">
      <w:pPr>
        <w:pStyle w:val="afffffffff0"/>
      </w:pPr>
      <w:r w:rsidRPr="00407C38">
        <w:rPr>
          <w:rFonts w:hint="eastAsia"/>
        </w:rPr>
        <w:t>治法：行气活血，化痰散结。</w:t>
      </w:r>
    </w:p>
    <w:p w14:paraId="1842D476" w14:textId="643A70C1" w:rsidR="005C0479" w:rsidRPr="00407C38" w:rsidRDefault="004B3D8E" w:rsidP="003058E8">
      <w:pPr>
        <w:pStyle w:val="afffffffff0"/>
      </w:pPr>
      <w:r w:rsidRPr="00407C38">
        <w:rPr>
          <w:rFonts w:hint="eastAsia"/>
        </w:rPr>
        <w:t>推荐方剂：血府逐瘀汤合消瘰丸加减</w:t>
      </w:r>
      <w:r w:rsidR="004F6BA3" w:rsidRPr="00407C38">
        <w:rPr>
          <w:rFonts w:hint="eastAsia"/>
        </w:rPr>
        <w:t>。要求如下：</w:t>
      </w:r>
    </w:p>
    <w:p w14:paraId="56DD6837" w14:textId="54F7D094" w:rsidR="005C0479" w:rsidRPr="00407C38" w:rsidRDefault="004B3D8E" w:rsidP="009545CD">
      <w:pPr>
        <w:pStyle w:val="af2"/>
      </w:pPr>
      <w:r w:rsidRPr="00407C38">
        <w:rPr>
          <w:rFonts w:hint="eastAsia"/>
        </w:rPr>
        <w:t>药物组成：桃仁10</w:t>
      </w:r>
      <w:r w:rsidR="009545CD" w:rsidRPr="00407C38">
        <w:rPr>
          <w:rFonts w:hint="eastAsia"/>
          <w:vertAlign w:val="superscript"/>
        </w:rPr>
        <w:t xml:space="preserve"> </w:t>
      </w:r>
      <w:r w:rsidRPr="00407C38">
        <w:rPr>
          <w:rFonts w:hint="eastAsia"/>
        </w:rPr>
        <w:t>g、红花10</w:t>
      </w:r>
      <w:r w:rsidR="009545CD" w:rsidRPr="00407C38">
        <w:rPr>
          <w:rFonts w:hint="eastAsia"/>
          <w:vertAlign w:val="superscript"/>
        </w:rPr>
        <w:t xml:space="preserve"> </w:t>
      </w:r>
      <w:r w:rsidRPr="00407C38">
        <w:rPr>
          <w:rFonts w:hint="eastAsia"/>
        </w:rPr>
        <w:t>g、当归12</w:t>
      </w:r>
      <w:r w:rsidR="009545CD" w:rsidRPr="00407C38">
        <w:rPr>
          <w:rFonts w:hint="eastAsia"/>
          <w:vertAlign w:val="superscript"/>
        </w:rPr>
        <w:t xml:space="preserve"> </w:t>
      </w:r>
      <w:r w:rsidRPr="00407C38">
        <w:rPr>
          <w:rFonts w:hint="eastAsia"/>
        </w:rPr>
        <w:t>g、生地黄15</w:t>
      </w:r>
      <w:r w:rsidR="009545CD" w:rsidRPr="00407C38">
        <w:rPr>
          <w:rFonts w:hint="eastAsia"/>
          <w:vertAlign w:val="superscript"/>
        </w:rPr>
        <w:t xml:space="preserve"> </w:t>
      </w:r>
      <w:r w:rsidRPr="00407C38">
        <w:rPr>
          <w:rFonts w:hint="eastAsia"/>
        </w:rPr>
        <w:t>g、牛膝12</w:t>
      </w:r>
      <w:r w:rsidR="009545CD" w:rsidRPr="00407C38">
        <w:rPr>
          <w:rFonts w:hint="eastAsia"/>
          <w:vertAlign w:val="superscript"/>
        </w:rPr>
        <w:t xml:space="preserve"> </w:t>
      </w:r>
      <w:r w:rsidRPr="00407C38">
        <w:rPr>
          <w:rFonts w:hint="eastAsia"/>
        </w:rPr>
        <w:t>g、川芎10</w:t>
      </w:r>
      <w:r w:rsidR="009545CD" w:rsidRPr="00407C38">
        <w:rPr>
          <w:rFonts w:hint="eastAsia"/>
          <w:vertAlign w:val="superscript"/>
        </w:rPr>
        <w:t xml:space="preserve"> </w:t>
      </w:r>
      <w:r w:rsidRPr="00407C38">
        <w:rPr>
          <w:rFonts w:hint="eastAsia"/>
        </w:rPr>
        <w:t>g、桔梗6</w:t>
      </w:r>
      <w:r w:rsidR="009545CD" w:rsidRPr="00407C38">
        <w:rPr>
          <w:rFonts w:hint="eastAsia"/>
          <w:vertAlign w:val="superscript"/>
        </w:rPr>
        <w:t xml:space="preserve"> </w:t>
      </w:r>
      <w:r w:rsidRPr="00407C38">
        <w:rPr>
          <w:rFonts w:hint="eastAsia"/>
        </w:rPr>
        <w:t>g、赤芍12</w:t>
      </w:r>
      <w:r w:rsidR="009545CD" w:rsidRPr="00407C38">
        <w:rPr>
          <w:rFonts w:hint="eastAsia"/>
          <w:vertAlign w:val="superscript"/>
        </w:rPr>
        <w:t xml:space="preserve"> </w:t>
      </w:r>
      <w:r w:rsidRPr="00407C38">
        <w:rPr>
          <w:rFonts w:hint="eastAsia"/>
        </w:rPr>
        <w:t>g、枳壳10</w:t>
      </w:r>
      <w:r w:rsidR="009545CD" w:rsidRPr="00407C38">
        <w:rPr>
          <w:rFonts w:hint="eastAsia"/>
          <w:vertAlign w:val="superscript"/>
        </w:rPr>
        <w:t xml:space="preserve"> </w:t>
      </w:r>
      <w:r w:rsidRPr="00407C38">
        <w:rPr>
          <w:rFonts w:hint="eastAsia"/>
        </w:rPr>
        <w:t>g、甘草6</w:t>
      </w:r>
      <w:r w:rsidR="009545CD" w:rsidRPr="00407C38">
        <w:rPr>
          <w:rFonts w:hint="eastAsia"/>
          <w:vertAlign w:val="superscript"/>
        </w:rPr>
        <w:t xml:space="preserve"> </w:t>
      </w:r>
      <w:r w:rsidRPr="00407C38">
        <w:rPr>
          <w:rFonts w:hint="eastAsia"/>
        </w:rPr>
        <w:t>g、北柴胡10</w:t>
      </w:r>
      <w:r w:rsidR="009545CD" w:rsidRPr="00407C38">
        <w:rPr>
          <w:rFonts w:hint="eastAsia"/>
          <w:vertAlign w:val="superscript"/>
        </w:rPr>
        <w:t xml:space="preserve"> </w:t>
      </w:r>
      <w:r w:rsidRPr="00407C38">
        <w:rPr>
          <w:rFonts w:hint="eastAsia"/>
        </w:rPr>
        <w:t>g、玄参15</w:t>
      </w:r>
      <w:r w:rsidR="009545CD" w:rsidRPr="00407C38">
        <w:rPr>
          <w:rFonts w:hint="eastAsia"/>
          <w:vertAlign w:val="superscript"/>
        </w:rPr>
        <w:t xml:space="preserve"> </w:t>
      </w:r>
      <w:r w:rsidRPr="00407C38">
        <w:rPr>
          <w:rFonts w:hint="eastAsia"/>
        </w:rPr>
        <w:t>g、煅牡蛎30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）、浙贝母12</w:t>
      </w:r>
      <w:r w:rsidR="009545CD" w:rsidRPr="00407C38">
        <w:rPr>
          <w:rFonts w:hint="eastAsia"/>
          <w:vertAlign w:val="superscript"/>
        </w:rPr>
        <w:t xml:space="preserve"> </w:t>
      </w:r>
      <w:r w:rsidRPr="00407C38">
        <w:rPr>
          <w:rFonts w:hint="eastAsia"/>
        </w:rPr>
        <w:t>g</w:t>
      </w:r>
      <w:r w:rsidR="00811B6C" w:rsidRPr="00407C38">
        <w:rPr>
          <w:rFonts w:hint="eastAsia"/>
        </w:rPr>
        <w:t>；</w:t>
      </w:r>
    </w:p>
    <w:p w14:paraId="06F3EC69" w14:textId="3639AAAD" w:rsidR="005C0479" w:rsidRPr="00407C38" w:rsidRDefault="004B3D8E" w:rsidP="009545CD">
      <w:pPr>
        <w:pStyle w:val="af2"/>
      </w:pPr>
      <w:r w:rsidRPr="00407C38">
        <w:rPr>
          <w:rFonts w:ascii="Times New Roman" w:hint="eastAsia"/>
        </w:rPr>
        <w:t>加减：</w:t>
      </w:r>
      <w:r w:rsidRPr="00407C38">
        <w:rPr>
          <w:rFonts w:hint="eastAsia"/>
        </w:rPr>
        <w:t>若头刺痛，脑络瘀阻明显者，可加用地龙10</w:t>
      </w:r>
      <w:r w:rsidR="009545CD" w:rsidRPr="00407C38">
        <w:rPr>
          <w:rFonts w:hint="eastAsia"/>
          <w:vertAlign w:val="superscript"/>
        </w:rPr>
        <w:t xml:space="preserve"> </w:t>
      </w:r>
      <w:r w:rsidRPr="00407C38">
        <w:rPr>
          <w:rFonts w:hint="eastAsia"/>
        </w:rPr>
        <w:t>g、水蛭6</w:t>
      </w:r>
      <w:r w:rsidR="009545CD" w:rsidRPr="00407C38">
        <w:rPr>
          <w:rFonts w:hint="eastAsia"/>
          <w:vertAlign w:val="superscript"/>
        </w:rPr>
        <w:t xml:space="preserve"> </w:t>
      </w:r>
      <w:r w:rsidRPr="00407C38">
        <w:rPr>
          <w:rFonts w:hint="eastAsia"/>
        </w:rPr>
        <w:t>g；若心烦易怒、口干便秘，气郁日久化热者，可加用黄连解毒汤加减：黄芩12</w:t>
      </w:r>
      <w:r w:rsidR="009545CD" w:rsidRPr="00407C38">
        <w:rPr>
          <w:rFonts w:hint="eastAsia"/>
          <w:vertAlign w:val="superscript"/>
        </w:rPr>
        <w:t xml:space="preserve"> </w:t>
      </w:r>
      <w:r w:rsidRPr="00407C38">
        <w:rPr>
          <w:rFonts w:hint="eastAsia"/>
        </w:rPr>
        <w:t>g、黄连6</w:t>
      </w:r>
      <w:r w:rsidR="009545CD" w:rsidRPr="00407C38">
        <w:rPr>
          <w:rFonts w:hint="eastAsia"/>
          <w:vertAlign w:val="superscript"/>
        </w:rPr>
        <w:t xml:space="preserve"> </w:t>
      </w:r>
      <w:r w:rsidRPr="00407C38">
        <w:rPr>
          <w:rFonts w:hint="eastAsia"/>
        </w:rPr>
        <w:t>g、黄柏10</w:t>
      </w:r>
      <w:r w:rsidR="009545CD" w:rsidRPr="00407C38">
        <w:rPr>
          <w:rFonts w:hint="eastAsia"/>
          <w:vertAlign w:val="superscript"/>
        </w:rPr>
        <w:t xml:space="preserve"> </w:t>
      </w:r>
      <w:r w:rsidRPr="00407C38">
        <w:rPr>
          <w:rFonts w:hint="eastAsia"/>
        </w:rPr>
        <w:t>g、栀子12</w:t>
      </w:r>
      <w:r w:rsidR="009545CD" w:rsidRPr="00407C38">
        <w:rPr>
          <w:rFonts w:hint="eastAsia"/>
          <w:vertAlign w:val="superscript"/>
        </w:rPr>
        <w:t xml:space="preserve"> </w:t>
      </w:r>
      <w:r w:rsidRPr="00407C38">
        <w:rPr>
          <w:rFonts w:hint="eastAsia"/>
        </w:rPr>
        <w:t>g</w:t>
      </w:r>
      <w:r w:rsidR="00811B6C" w:rsidRPr="00407C38">
        <w:rPr>
          <w:rFonts w:hint="eastAsia"/>
        </w:rPr>
        <w:t>；</w:t>
      </w:r>
    </w:p>
    <w:p w14:paraId="56C1373C" w14:textId="08702AB4"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4D70D063" w14:textId="3EA823A1" w:rsidR="005C0479" w:rsidRPr="00407C38" w:rsidRDefault="004B3D8E">
      <w:pPr>
        <w:pStyle w:val="afffffffff1"/>
        <w:numPr>
          <w:ilvl w:val="3"/>
          <w:numId w:val="0"/>
        </w:numPr>
        <w:ind w:firstLineChars="200" w:firstLine="420"/>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7BF74CC3" w14:textId="77777777" w:rsidR="005C0479" w:rsidRPr="00407C38" w:rsidRDefault="004B3D8E" w:rsidP="003058E8">
      <w:pPr>
        <w:pStyle w:val="affe"/>
        <w:spacing w:before="120" w:after="120"/>
      </w:pPr>
      <w:r w:rsidRPr="00407C38">
        <w:t>阴虚阳亢痰瘀证</w:t>
      </w:r>
      <w:r w:rsidRPr="00407C38">
        <w:rPr>
          <w:rFonts w:hint="eastAsia"/>
        </w:rPr>
        <w:t>。</w:t>
      </w:r>
    </w:p>
    <w:p w14:paraId="5948DD22" w14:textId="77777777" w:rsidR="005C0479" w:rsidRPr="00407C38" w:rsidRDefault="004B3D8E" w:rsidP="003058E8">
      <w:pPr>
        <w:pStyle w:val="afffffffff0"/>
      </w:pPr>
      <w:r w:rsidRPr="00407C38">
        <w:rPr>
          <w:rFonts w:hint="eastAsia"/>
        </w:rPr>
        <w:t>治法：滋阴平肝，活血化痰。</w:t>
      </w:r>
    </w:p>
    <w:p w14:paraId="5B584AC6" w14:textId="426F14BB" w:rsidR="005C0479" w:rsidRPr="00407C38" w:rsidRDefault="004B3D8E" w:rsidP="003058E8">
      <w:pPr>
        <w:pStyle w:val="afffffffff0"/>
      </w:pPr>
      <w:r w:rsidRPr="00407C38">
        <w:rPr>
          <w:rFonts w:hint="eastAsia"/>
        </w:rPr>
        <w:t>推荐方剂：镇肝熄风汤合消瘰丸加减。</w:t>
      </w:r>
      <w:r w:rsidR="004F6BA3" w:rsidRPr="00407C38">
        <w:rPr>
          <w:rFonts w:hint="eastAsia"/>
        </w:rPr>
        <w:t>要求如下：</w:t>
      </w:r>
    </w:p>
    <w:p w14:paraId="65397D92" w14:textId="32377D61" w:rsidR="005C0479" w:rsidRPr="00407C38" w:rsidRDefault="004B3D8E" w:rsidP="009545CD">
      <w:pPr>
        <w:pStyle w:val="af2"/>
      </w:pPr>
      <w:r w:rsidRPr="00407C38">
        <w:rPr>
          <w:rFonts w:hint="eastAsia"/>
        </w:rPr>
        <w:t>药物组成：怀牛膝15</w:t>
      </w:r>
      <w:r w:rsidR="009545CD" w:rsidRPr="00407C38">
        <w:rPr>
          <w:rFonts w:hint="eastAsia"/>
          <w:vertAlign w:val="superscript"/>
        </w:rPr>
        <w:t xml:space="preserve"> </w:t>
      </w:r>
      <w:r w:rsidRPr="00407C38">
        <w:rPr>
          <w:rFonts w:hint="eastAsia"/>
        </w:rPr>
        <w:t>g、代赭石20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）、煅龙骨20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）、煅牡蛎20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）、醋龟甲15</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）、白芍15</w:t>
      </w:r>
      <w:r w:rsidR="009545CD" w:rsidRPr="00407C38">
        <w:rPr>
          <w:rFonts w:hint="eastAsia"/>
          <w:vertAlign w:val="superscript"/>
        </w:rPr>
        <w:t xml:space="preserve"> </w:t>
      </w:r>
      <w:r w:rsidRPr="00407C38">
        <w:rPr>
          <w:rFonts w:hint="eastAsia"/>
        </w:rPr>
        <w:t>g、玄参15</w:t>
      </w:r>
      <w:r w:rsidR="009545CD" w:rsidRPr="00407C38">
        <w:rPr>
          <w:rFonts w:hint="eastAsia"/>
          <w:vertAlign w:val="superscript"/>
        </w:rPr>
        <w:t xml:space="preserve"> </w:t>
      </w:r>
      <w:r w:rsidRPr="00407C38">
        <w:rPr>
          <w:rFonts w:hint="eastAsia"/>
        </w:rPr>
        <w:t>g、天冬12</w:t>
      </w:r>
      <w:r w:rsidR="009545CD" w:rsidRPr="00407C38">
        <w:rPr>
          <w:rFonts w:hint="eastAsia"/>
          <w:vertAlign w:val="superscript"/>
        </w:rPr>
        <w:t xml:space="preserve"> </w:t>
      </w:r>
      <w:r w:rsidRPr="00407C38">
        <w:rPr>
          <w:rFonts w:hint="eastAsia"/>
        </w:rPr>
        <w:t>g、川楝子9</w:t>
      </w:r>
      <w:r w:rsidR="009545CD" w:rsidRPr="00407C38">
        <w:rPr>
          <w:rFonts w:hint="eastAsia"/>
          <w:vertAlign w:val="superscript"/>
        </w:rPr>
        <w:t xml:space="preserve"> </w:t>
      </w:r>
      <w:r w:rsidRPr="00407C38">
        <w:rPr>
          <w:rFonts w:hint="eastAsia"/>
        </w:rPr>
        <w:t>g、生麦芽12</w:t>
      </w:r>
      <w:r w:rsidR="009545CD" w:rsidRPr="00407C38">
        <w:rPr>
          <w:rFonts w:hint="eastAsia"/>
          <w:vertAlign w:val="superscript"/>
        </w:rPr>
        <w:t xml:space="preserve"> </w:t>
      </w:r>
      <w:r w:rsidRPr="00407C38">
        <w:rPr>
          <w:rFonts w:hint="eastAsia"/>
        </w:rPr>
        <w:t>g、茵陈12</w:t>
      </w:r>
      <w:r w:rsidR="009545CD" w:rsidRPr="00407C38">
        <w:rPr>
          <w:rFonts w:hint="eastAsia"/>
          <w:vertAlign w:val="superscript"/>
        </w:rPr>
        <w:t xml:space="preserve"> </w:t>
      </w:r>
      <w:r w:rsidRPr="00407C38">
        <w:rPr>
          <w:rFonts w:hint="eastAsia"/>
        </w:rPr>
        <w:t>g、甘草6</w:t>
      </w:r>
      <w:r w:rsidR="009545CD" w:rsidRPr="00407C38">
        <w:rPr>
          <w:rFonts w:hint="eastAsia"/>
          <w:vertAlign w:val="superscript"/>
        </w:rPr>
        <w:t xml:space="preserve"> </w:t>
      </w:r>
      <w:r w:rsidRPr="00407C38">
        <w:rPr>
          <w:rFonts w:hint="eastAsia"/>
        </w:rPr>
        <w:t>g、浙贝母12</w:t>
      </w:r>
      <w:r w:rsidR="009545CD" w:rsidRPr="00407C38">
        <w:rPr>
          <w:rFonts w:hint="eastAsia"/>
          <w:vertAlign w:val="superscript"/>
        </w:rPr>
        <w:t xml:space="preserve"> </w:t>
      </w:r>
      <w:r w:rsidRPr="00407C38">
        <w:rPr>
          <w:rFonts w:hint="eastAsia"/>
        </w:rPr>
        <w:t>g、丹参15</w:t>
      </w:r>
      <w:r w:rsidR="009545CD" w:rsidRPr="00407C38">
        <w:rPr>
          <w:rFonts w:hint="eastAsia"/>
          <w:vertAlign w:val="superscript"/>
        </w:rPr>
        <w:t xml:space="preserve"> </w:t>
      </w:r>
      <w:r w:rsidRPr="00407C38">
        <w:rPr>
          <w:rFonts w:hint="eastAsia"/>
        </w:rPr>
        <w:t>g、醋乳香9</w:t>
      </w:r>
      <w:r w:rsidR="009545CD" w:rsidRPr="00407C38">
        <w:rPr>
          <w:rFonts w:hint="eastAsia"/>
          <w:vertAlign w:val="superscript"/>
        </w:rPr>
        <w:t xml:space="preserve"> </w:t>
      </w:r>
      <w:r w:rsidRPr="00407C38">
        <w:rPr>
          <w:rFonts w:hint="eastAsia"/>
        </w:rPr>
        <w:t>g、醋没药9</w:t>
      </w:r>
      <w:r w:rsidR="009545CD" w:rsidRPr="00407C38">
        <w:rPr>
          <w:rFonts w:hint="eastAsia"/>
          <w:vertAlign w:val="superscript"/>
        </w:rPr>
        <w:t xml:space="preserve"> </w:t>
      </w:r>
      <w:r w:rsidRPr="00407C38">
        <w:rPr>
          <w:rFonts w:hint="eastAsia"/>
        </w:rPr>
        <w:t>g</w:t>
      </w:r>
      <w:r w:rsidR="00811B6C" w:rsidRPr="00407C38">
        <w:rPr>
          <w:rFonts w:hint="eastAsia"/>
        </w:rPr>
        <w:t>；</w:t>
      </w:r>
    </w:p>
    <w:p w14:paraId="69933C9A" w14:textId="08C25FB6" w:rsidR="005C0479" w:rsidRPr="00407C38" w:rsidRDefault="004B3D8E" w:rsidP="009545CD">
      <w:pPr>
        <w:pStyle w:val="af2"/>
      </w:pPr>
      <w:r w:rsidRPr="00407C38">
        <w:rPr>
          <w:rFonts w:hint="eastAsia"/>
        </w:rPr>
        <w:t>加减：若伴面白唇淡，阴血不足者，可加用桃红四物汤加减：桃仁9</w:t>
      </w:r>
      <w:r w:rsidR="009545CD" w:rsidRPr="00407C38">
        <w:rPr>
          <w:rFonts w:hint="eastAsia"/>
          <w:vertAlign w:val="superscript"/>
        </w:rPr>
        <w:t xml:space="preserve"> </w:t>
      </w:r>
      <w:r w:rsidRPr="00407C38">
        <w:rPr>
          <w:rFonts w:hint="eastAsia"/>
        </w:rPr>
        <w:t>g、红花9</w:t>
      </w:r>
      <w:r w:rsidR="009545CD" w:rsidRPr="00407C38">
        <w:rPr>
          <w:rFonts w:hint="eastAsia"/>
          <w:vertAlign w:val="superscript"/>
        </w:rPr>
        <w:t xml:space="preserve"> </w:t>
      </w:r>
      <w:r w:rsidRPr="00407C38">
        <w:rPr>
          <w:rFonts w:hint="eastAsia"/>
        </w:rPr>
        <w:t>g、当归12</w:t>
      </w:r>
      <w:r w:rsidR="009545CD" w:rsidRPr="00407C38">
        <w:rPr>
          <w:rFonts w:hint="eastAsia"/>
          <w:vertAlign w:val="superscript"/>
        </w:rPr>
        <w:t xml:space="preserve"> </w:t>
      </w:r>
      <w:r w:rsidRPr="00407C38">
        <w:rPr>
          <w:rFonts w:hint="eastAsia"/>
        </w:rPr>
        <w:t>g、熟地黄15</w:t>
      </w:r>
      <w:r w:rsidR="009545CD" w:rsidRPr="00407C38">
        <w:rPr>
          <w:rFonts w:hint="eastAsia"/>
          <w:vertAlign w:val="superscript"/>
        </w:rPr>
        <w:t xml:space="preserve"> </w:t>
      </w:r>
      <w:r w:rsidRPr="00407C38">
        <w:rPr>
          <w:rFonts w:hint="eastAsia"/>
        </w:rPr>
        <w:t>g、川芎9</w:t>
      </w:r>
      <w:r w:rsidR="009545CD" w:rsidRPr="00407C38">
        <w:rPr>
          <w:rFonts w:hint="eastAsia"/>
          <w:vertAlign w:val="superscript"/>
        </w:rPr>
        <w:t xml:space="preserve"> </w:t>
      </w:r>
      <w:r w:rsidRPr="00407C38">
        <w:rPr>
          <w:rFonts w:hint="eastAsia"/>
        </w:rPr>
        <w:t>g；若头晕头痛、急躁易怒，肝阳上亢明显者，可加用天麻钩藤饮加减：天麻12</w:t>
      </w:r>
      <w:r w:rsidR="009545CD" w:rsidRPr="00407C38">
        <w:rPr>
          <w:rFonts w:hint="eastAsia"/>
          <w:vertAlign w:val="superscript"/>
        </w:rPr>
        <w:t xml:space="preserve"> </w:t>
      </w:r>
      <w:r w:rsidRPr="00407C38">
        <w:rPr>
          <w:rFonts w:hint="eastAsia"/>
        </w:rPr>
        <w:t>g、钩藤15</w:t>
      </w:r>
      <w:r w:rsidR="009545CD" w:rsidRPr="00407C38">
        <w:rPr>
          <w:rFonts w:hint="eastAsia"/>
          <w:vertAlign w:val="superscript"/>
        </w:rPr>
        <w:t xml:space="preserve"> </w:t>
      </w:r>
      <w:r w:rsidRPr="00407C38">
        <w:rPr>
          <w:rFonts w:hint="eastAsia"/>
        </w:rPr>
        <w:t>g（后下）、夏枯草15</w:t>
      </w:r>
      <w:r w:rsidR="009545CD" w:rsidRPr="00407C38">
        <w:rPr>
          <w:rFonts w:hint="eastAsia"/>
          <w:vertAlign w:val="superscript"/>
        </w:rPr>
        <w:t xml:space="preserve"> </w:t>
      </w:r>
      <w:r w:rsidRPr="00407C38">
        <w:rPr>
          <w:rFonts w:hint="eastAsia"/>
        </w:rPr>
        <w:t>g、栀子9</w:t>
      </w:r>
      <w:r w:rsidR="009545CD" w:rsidRPr="00407C38">
        <w:rPr>
          <w:rFonts w:hint="eastAsia"/>
          <w:vertAlign w:val="superscript"/>
        </w:rPr>
        <w:t xml:space="preserve"> </w:t>
      </w:r>
      <w:r w:rsidRPr="00407C38">
        <w:rPr>
          <w:rFonts w:hint="eastAsia"/>
        </w:rPr>
        <w:t>g、黄芩9</w:t>
      </w:r>
      <w:r w:rsidR="009545CD" w:rsidRPr="00407C38">
        <w:rPr>
          <w:rFonts w:hint="eastAsia"/>
          <w:vertAlign w:val="superscript"/>
        </w:rPr>
        <w:t xml:space="preserve"> </w:t>
      </w:r>
      <w:r w:rsidRPr="00407C38">
        <w:rPr>
          <w:rFonts w:hint="eastAsia"/>
        </w:rPr>
        <w:t>g</w:t>
      </w:r>
      <w:r w:rsidR="00811B6C" w:rsidRPr="00407C38">
        <w:rPr>
          <w:rFonts w:hint="eastAsia"/>
        </w:rPr>
        <w:t>；</w:t>
      </w:r>
    </w:p>
    <w:p w14:paraId="5088D5BB" w14:textId="19035D7A"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2C7C5574" w14:textId="7768B0F8" w:rsidR="005C0479" w:rsidRPr="00407C38" w:rsidRDefault="004B3D8E" w:rsidP="009545CD">
      <w:pPr>
        <w:pStyle w:val="af2"/>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38E719E9" w14:textId="77777777" w:rsidR="005C0479" w:rsidRPr="00407C38" w:rsidRDefault="004B3D8E" w:rsidP="003058E8">
      <w:pPr>
        <w:pStyle w:val="affe"/>
        <w:spacing w:before="120" w:after="120"/>
      </w:pPr>
      <w:r w:rsidRPr="00407C38">
        <w:rPr>
          <w:rFonts w:hint="eastAsia"/>
        </w:rPr>
        <w:t>阳虚痰瘀证</w:t>
      </w:r>
    </w:p>
    <w:p w14:paraId="14D9C029" w14:textId="77777777" w:rsidR="005C0479" w:rsidRPr="00407C38" w:rsidRDefault="004B3D8E" w:rsidP="003058E8">
      <w:pPr>
        <w:pStyle w:val="afffffffff0"/>
      </w:pPr>
      <w:r w:rsidRPr="00407C38">
        <w:rPr>
          <w:rFonts w:hint="eastAsia"/>
        </w:rPr>
        <w:t>治法：温阳活血，化痰散结。</w:t>
      </w:r>
    </w:p>
    <w:p w14:paraId="00ADA76F" w14:textId="0C5ED0D6" w:rsidR="005C0479" w:rsidRPr="00407C38" w:rsidRDefault="004B3D8E" w:rsidP="003058E8">
      <w:pPr>
        <w:pStyle w:val="afffffffff0"/>
      </w:pPr>
      <w:r w:rsidRPr="00407C38">
        <w:rPr>
          <w:rFonts w:hint="eastAsia"/>
        </w:rPr>
        <w:t>推荐方剂：阳和汤合消瘰丸加减</w:t>
      </w:r>
      <w:r w:rsidR="004F6BA3" w:rsidRPr="00407C38">
        <w:rPr>
          <w:rFonts w:hint="eastAsia"/>
        </w:rPr>
        <w:t>。要求如下：</w:t>
      </w:r>
    </w:p>
    <w:p w14:paraId="20FD0C31" w14:textId="652675B6" w:rsidR="005C0479" w:rsidRPr="00407C38" w:rsidRDefault="004B3D8E" w:rsidP="009545CD">
      <w:pPr>
        <w:pStyle w:val="af2"/>
      </w:pPr>
      <w:r w:rsidRPr="00407C38">
        <w:rPr>
          <w:rFonts w:hint="eastAsia"/>
        </w:rPr>
        <w:lastRenderedPageBreak/>
        <w:t>药物组成：熟地黄30</w:t>
      </w:r>
      <w:r w:rsidR="009545CD" w:rsidRPr="00407C38">
        <w:rPr>
          <w:rFonts w:hint="eastAsia"/>
          <w:vertAlign w:val="superscript"/>
        </w:rPr>
        <w:t xml:space="preserve"> </w:t>
      </w:r>
      <w:r w:rsidRPr="00407C38">
        <w:rPr>
          <w:rFonts w:hint="eastAsia"/>
        </w:rPr>
        <w:t>g、麻黄3</w:t>
      </w:r>
      <w:r w:rsidR="009545CD" w:rsidRPr="00407C38">
        <w:rPr>
          <w:rFonts w:hint="eastAsia"/>
          <w:vertAlign w:val="superscript"/>
        </w:rPr>
        <w:t xml:space="preserve"> </w:t>
      </w:r>
      <w:r w:rsidRPr="00407C38">
        <w:rPr>
          <w:rFonts w:hint="eastAsia"/>
        </w:rPr>
        <w:t>g、鹿角胶10</w:t>
      </w:r>
      <w:r w:rsidR="009545CD" w:rsidRPr="00407C38">
        <w:rPr>
          <w:rFonts w:hint="eastAsia"/>
          <w:vertAlign w:val="superscript"/>
        </w:rPr>
        <w:t xml:space="preserve"> </w:t>
      </w:r>
      <w:r w:rsidRPr="00407C38">
        <w:rPr>
          <w:rFonts w:hint="eastAsia"/>
        </w:rPr>
        <w:t>g（烊化冲服）、炒白芥子9g、肉桂3g（后下）、炙甘草6</w:t>
      </w:r>
      <w:r w:rsidR="009545CD" w:rsidRPr="00407C38">
        <w:rPr>
          <w:rFonts w:hint="eastAsia"/>
          <w:vertAlign w:val="superscript"/>
        </w:rPr>
        <w:t xml:space="preserve"> </w:t>
      </w:r>
      <w:r w:rsidRPr="00407C38">
        <w:rPr>
          <w:rFonts w:hint="eastAsia"/>
        </w:rPr>
        <w:t>g、炮姜炭6</w:t>
      </w:r>
      <w:r w:rsidR="009545CD" w:rsidRPr="00407C38">
        <w:rPr>
          <w:rFonts w:hint="eastAsia"/>
          <w:vertAlign w:val="superscript"/>
        </w:rPr>
        <w:t xml:space="preserve"> </w:t>
      </w:r>
      <w:r w:rsidRPr="00407C38">
        <w:rPr>
          <w:rFonts w:hint="eastAsia"/>
        </w:rPr>
        <w:t>g、玄参15</w:t>
      </w:r>
      <w:r w:rsidR="009545CD" w:rsidRPr="00407C38">
        <w:rPr>
          <w:rFonts w:hint="eastAsia"/>
          <w:vertAlign w:val="superscript"/>
        </w:rPr>
        <w:t xml:space="preserve"> </w:t>
      </w:r>
      <w:r w:rsidRPr="00407C38">
        <w:rPr>
          <w:rFonts w:hint="eastAsia"/>
        </w:rPr>
        <w:t>g、煅牡蛎25</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）、浙贝母12</w:t>
      </w:r>
      <w:r w:rsidR="009545CD" w:rsidRPr="00407C38">
        <w:rPr>
          <w:rFonts w:hint="eastAsia"/>
          <w:vertAlign w:val="superscript"/>
        </w:rPr>
        <w:t xml:space="preserve"> </w:t>
      </w:r>
      <w:r w:rsidRPr="00407C38">
        <w:rPr>
          <w:rFonts w:hint="eastAsia"/>
        </w:rPr>
        <w:t>g、丹参15</w:t>
      </w:r>
      <w:r w:rsidR="009545CD" w:rsidRPr="00407C38">
        <w:rPr>
          <w:rFonts w:hint="eastAsia"/>
          <w:vertAlign w:val="superscript"/>
        </w:rPr>
        <w:t xml:space="preserve"> </w:t>
      </w:r>
      <w:r w:rsidRPr="00407C38">
        <w:rPr>
          <w:rFonts w:hint="eastAsia"/>
        </w:rPr>
        <w:t>g、醋乳香9</w:t>
      </w:r>
      <w:r w:rsidR="009545CD" w:rsidRPr="00407C38">
        <w:rPr>
          <w:rFonts w:hint="eastAsia"/>
          <w:vertAlign w:val="superscript"/>
        </w:rPr>
        <w:t xml:space="preserve"> </w:t>
      </w:r>
      <w:r w:rsidRPr="00407C38">
        <w:rPr>
          <w:rFonts w:hint="eastAsia"/>
        </w:rPr>
        <w:t>g、醋没药9</w:t>
      </w:r>
      <w:r w:rsidR="009545CD" w:rsidRPr="00407C38">
        <w:rPr>
          <w:rFonts w:hint="eastAsia"/>
          <w:vertAlign w:val="superscript"/>
        </w:rPr>
        <w:t xml:space="preserve"> </w:t>
      </w:r>
      <w:r w:rsidRPr="00407C38">
        <w:rPr>
          <w:rFonts w:hint="eastAsia"/>
        </w:rPr>
        <w:t>g</w:t>
      </w:r>
      <w:r w:rsidR="00811B6C" w:rsidRPr="00407C38">
        <w:rPr>
          <w:rFonts w:hint="eastAsia"/>
        </w:rPr>
        <w:t>；</w:t>
      </w:r>
    </w:p>
    <w:p w14:paraId="26C9767D" w14:textId="2C141A12" w:rsidR="005C0479" w:rsidRPr="00407C38" w:rsidRDefault="004B3D8E" w:rsidP="009545CD">
      <w:pPr>
        <w:pStyle w:val="af2"/>
      </w:pPr>
      <w:r w:rsidRPr="00407C38">
        <w:rPr>
          <w:rFonts w:ascii="Times New Roman" w:hint="eastAsia"/>
        </w:rPr>
        <w:t>加减：</w:t>
      </w:r>
      <w:r w:rsidRPr="00407C38">
        <w:rPr>
          <w:rFonts w:hint="eastAsia"/>
        </w:rPr>
        <w:t>若神疲困倦、乏力较甚、口干，气阴两虚明显者，可加用生脉饮加减：人参10</w:t>
      </w:r>
      <w:r w:rsidR="009545CD" w:rsidRPr="00407C38">
        <w:rPr>
          <w:rFonts w:hint="eastAsia"/>
          <w:vertAlign w:val="superscript"/>
        </w:rPr>
        <w:t xml:space="preserve"> </w:t>
      </w:r>
      <w:r w:rsidRPr="00407C38">
        <w:rPr>
          <w:rFonts w:hint="eastAsia"/>
        </w:rPr>
        <w:t>g、麦冬15</w:t>
      </w:r>
      <w:r w:rsidR="009545CD" w:rsidRPr="00407C38">
        <w:rPr>
          <w:rFonts w:hint="eastAsia"/>
          <w:vertAlign w:val="superscript"/>
        </w:rPr>
        <w:t xml:space="preserve"> </w:t>
      </w:r>
      <w:r w:rsidRPr="00407C38">
        <w:rPr>
          <w:rFonts w:hint="eastAsia"/>
        </w:rPr>
        <w:t>g、五味子9</w:t>
      </w:r>
      <w:r w:rsidR="009545CD" w:rsidRPr="00407C38">
        <w:rPr>
          <w:rFonts w:hint="eastAsia"/>
          <w:vertAlign w:val="superscript"/>
        </w:rPr>
        <w:t xml:space="preserve"> </w:t>
      </w:r>
      <w:r w:rsidRPr="00407C38">
        <w:rPr>
          <w:rFonts w:hint="eastAsia"/>
        </w:rPr>
        <w:t>g加红景天12</w:t>
      </w:r>
      <w:r w:rsidR="009545CD" w:rsidRPr="00407C38">
        <w:rPr>
          <w:rFonts w:hint="eastAsia"/>
          <w:vertAlign w:val="superscript"/>
        </w:rPr>
        <w:t xml:space="preserve"> </w:t>
      </w:r>
      <w:r w:rsidRPr="00407C38">
        <w:rPr>
          <w:rFonts w:hint="eastAsia"/>
        </w:rPr>
        <w:t>g</w:t>
      </w:r>
      <w:r w:rsidR="00811B6C" w:rsidRPr="00407C38">
        <w:rPr>
          <w:rFonts w:hint="eastAsia"/>
        </w:rPr>
        <w:t>；</w:t>
      </w:r>
    </w:p>
    <w:p w14:paraId="19D371B7" w14:textId="30226477"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5FBE4292" w14:textId="1FA2F67F" w:rsidR="005C0479" w:rsidRPr="00407C38" w:rsidRDefault="004B3D8E" w:rsidP="009545CD">
      <w:pPr>
        <w:pStyle w:val="af2"/>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210CCF5E" w14:textId="77777777" w:rsidR="005C0479" w:rsidRPr="00407C38" w:rsidRDefault="004B3D8E" w:rsidP="003058E8">
      <w:pPr>
        <w:pStyle w:val="affe"/>
        <w:spacing w:before="120" w:after="120"/>
      </w:pPr>
      <w:r w:rsidRPr="00407C38">
        <w:rPr>
          <w:rFonts w:hint="eastAsia"/>
        </w:rPr>
        <w:t>痰浊瘀阻证</w:t>
      </w:r>
    </w:p>
    <w:p w14:paraId="037C0FBC" w14:textId="77777777" w:rsidR="005C0479" w:rsidRPr="00407C38" w:rsidRDefault="004B3D8E" w:rsidP="003058E8">
      <w:pPr>
        <w:pStyle w:val="afffffffff0"/>
      </w:pPr>
      <w:r w:rsidRPr="00407C38">
        <w:rPr>
          <w:rFonts w:hint="eastAsia"/>
        </w:rPr>
        <w:t>治法：泄浊活血，化痰散结。</w:t>
      </w:r>
    </w:p>
    <w:p w14:paraId="497456D2" w14:textId="6E623A17" w:rsidR="005C0479" w:rsidRPr="00407C38" w:rsidRDefault="004B3D8E" w:rsidP="003058E8">
      <w:pPr>
        <w:pStyle w:val="afffffffff0"/>
      </w:pPr>
      <w:r w:rsidRPr="00407C38">
        <w:rPr>
          <w:rFonts w:hint="eastAsia"/>
        </w:rPr>
        <w:t>推荐方剂：半夏白术天麻汤合消瘰丸加减</w:t>
      </w:r>
      <w:r w:rsidR="004F6BA3" w:rsidRPr="00407C38">
        <w:rPr>
          <w:rFonts w:hint="eastAsia"/>
        </w:rPr>
        <w:t>。要求如下：</w:t>
      </w:r>
    </w:p>
    <w:p w14:paraId="0F33809F" w14:textId="5D96FCF4" w:rsidR="005C0479" w:rsidRPr="00407C38" w:rsidRDefault="004B3D8E" w:rsidP="009545CD">
      <w:pPr>
        <w:pStyle w:val="af2"/>
      </w:pPr>
      <w:r w:rsidRPr="00407C38">
        <w:rPr>
          <w:rFonts w:hint="eastAsia"/>
        </w:rPr>
        <w:t>药物组成：姜半夏12</w:t>
      </w:r>
      <w:r w:rsidR="009545CD" w:rsidRPr="00407C38">
        <w:rPr>
          <w:rFonts w:hint="eastAsia"/>
          <w:vertAlign w:val="superscript"/>
        </w:rPr>
        <w:t xml:space="preserve"> </w:t>
      </w:r>
      <w:r w:rsidRPr="00407C38">
        <w:rPr>
          <w:rFonts w:hint="eastAsia"/>
        </w:rPr>
        <w:t>g、麸炒白术15</w:t>
      </w:r>
      <w:r w:rsidR="009545CD" w:rsidRPr="00407C38">
        <w:rPr>
          <w:rFonts w:hint="eastAsia"/>
          <w:vertAlign w:val="superscript"/>
        </w:rPr>
        <w:t xml:space="preserve"> </w:t>
      </w:r>
      <w:r w:rsidRPr="00407C38">
        <w:rPr>
          <w:rFonts w:hint="eastAsia"/>
        </w:rPr>
        <w:t>g、天麻12</w:t>
      </w:r>
      <w:r w:rsidR="009545CD" w:rsidRPr="00407C38">
        <w:rPr>
          <w:rFonts w:hint="eastAsia"/>
          <w:vertAlign w:val="superscript"/>
        </w:rPr>
        <w:t xml:space="preserve"> </w:t>
      </w:r>
      <w:r w:rsidRPr="00407C38">
        <w:rPr>
          <w:rFonts w:hint="eastAsia"/>
        </w:rPr>
        <w:t>g、陈皮9</w:t>
      </w:r>
      <w:r w:rsidR="009545CD" w:rsidRPr="00407C38">
        <w:rPr>
          <w:rFonts w:hint="eastAsia"/>
          <w:vertAlign w:val="superscript"/>
        </w:rPr>
        <w:t xml:space="preserve"> </w:t>
      </w:r>
      <w:r w:rsidRPr="00407C38">
        <w:rPr>
          <w:rFonts w:hint="eastAsia"/>
        </w:rPr>
        <w:t>g、茯苓15</w:t>
      </w:r>
      <w:r w:rsidR="009545CD" w:rsidRPr="00407C38">
        <w:rPr>
          <w:rFonts w:hint="eastAsia"/>
          <w:vertAlign w:val="superscript"/>
        </w:rPr>
        <w:t xml:space="preserve"> </w:t>
      </w:r>
      <w:r w:rsidRPr="00407C38">
        <w:rPr>
          <w:rFonts w:hint="eastAsia"/>
        </w:rPr>
        <w:t>g、炙甘草6</w:t>
      </w:r>
      <w:r w:rsidR="009545CD" w:rsidRPr="00407C38">
        <w:rPr>
          <w:rFonts w:hint="eastAsia"/>
          <w:vertAlign w:val="superscript"/>
        </w:rPr>
        <w:t xml:space="preserve"> </w:t>
      </w:r>
      <w:r w:rsidRPr="00407C38">
        <w:rPr>
          <w:rFonts w:hint="eastAsia"/>
        </w:rPr>
        <w:t>g、生姜6</w:t>
      </w:r>
      <w:r w:rsidR="009545CD" w:rsidRPr="00407C38">
        <w:rPr>
          <w:rFonts w:hint="eastAsia"/>
          <w:vertAlign w:val="superscript"/>
        </w:rPr>
        <w:t xml:space="preserve"> </w:t>
      </w:r>
      <w:r w:rsidRPr="00407C38">
        <w:rPr>
          <w:rFonts w:hint="eastAsia"/>
        </w:rPr>
        <w:t>g、大枣10</w:t>
      </w:r>
      <w:r w:rsidR="009545CD" w:rsidRPr="00407C38">
        <w:rPr>
          <w:rFonts w:hint="eastAsia"/>
          <w:vertAlign w:val="superscript"/>
        </w:rPr>
        <w:t xml:space="preserve"> </w:t>
      </w:r>
      <w:r w:rsidRPr="00407C38">
        <w:rPr>
          <w:rFonts w:hint="eastAsia"/>
        </w:rPr>
        <w:t>g、蔓荆子10</w:t>
      </w:r>
      <w:r w:rsidR="009545CD" w:rsidRPr="00407C38">
        <w:rPr>
          <w:rFonts w:hint="eastAsia"/>
          <w:vertAlign w:val="superscript"/>
        </w:rPr>
        <w:t xml:space="preserve"> </w:t>
      </w:r>
      <w:r w:rsidRPr="00407C38">
        <w:rPr>
          <w:rFonts w:hint="eastAsia"/>
        </w:rPr>
        <w:t>g、玄参15</w:t>
      </w:r>
      <w:r w:rsidR="009545CD" w:rsidRPr="00407C38">
        <w:rPr>
          <w:rFonts w:hint="eastAsia"/>
          <w:vertAlign w:val="superscript"/>
        </w:rPr>
        <w:t xml:space="preserve"> </w:t>
      </w:r>
      <w:r w:rsidRPr="00407C38">
        <w:rPr>
          <w:rFonts w:hint="eastAsia"/>
        </w:rPr>
        <w:t>g、煅牡蛎25</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）、浙贝母12</w:t>
      </w:r>
      <w:r w:rsidR="009545CD" w:rsidRPr="00407C38">
        <w:rPr>
          <w:rFonts w:hint="eastAsia"/>
          <w:vertAlign w:val="superscript"/>
        </w:rPr>
        <w:t xml:space="preserve"> </w:t>
      </w:r>
      <w:r w:rsidRPr="00407C38">
        <w:rPr>
          <w:rFonts w:hint="eastAsia"/>
        </w:rPr>
        <w:t>g、丹参15</w:t>
      </w:r>
      <w:r w:rsidR="009545CD" w:rsidRPr="00407C38">
        <w:rPr>
          <w:rFonts w:hint="eastAsia"/>
          <w:vertAlign w:val="superscript"/>
        </w:rPr>
        <w:t xml:space="preserve"> </w:t>
      </w:r>
      <w:r w:rsidRPr="00407C38">
        <w:rPr>
          <w:rFonts w:hint="eastAsia"/>
        </w:rPr>
        <w:t>g、醋乳香9</w:t>
      </w:r>
      <w:r w:rsidR="009545CD" w:rsidRPr="00407C38">
        <w:rPr>
          <w:rFonts w:hint="eastAsia"/>
          <w:vertAlign w:val="superscript"/>
        </w:rPr>
        <w:t xml:space="preserve"> </w:t>
      </w:r>
      <w:r w:rsidRPr="00407C38">
        <w:rPr>
          <w:rFonts w:hint="eastAsia"/>
        </w:rPr>
        <w:t>g、醋没药9</w:t>
      </w:r>
      <w:r w:rsidR="009545CD" w:rsidRPr="00407C38">
        <w:rPr>
          <w:rFonts w:hint="eastAsia"/>
          <w:vertAlign w:val="superscript"/>
        </w:rPr>
        <w:t xml:space="preserve"> </w:t>
      </w:r>
      <w:r w:rsidRPr="00407C38">
        <w:rPr>
          <w:rFonts w:hint="eastAsia"/>
        </w:rPr>
        <w:t>g</w:t>
      </w:r>
      <w:r w:rsidR="00811B6C" w:rsidRPr="00407C38">
        <w:rPr>
          <w:rFonts w:hint="eastAsia"/>
        </w:rPr>
        <w:t>；</w:t>
      </w:r>
    </w:p>
    <w:p w14:paraId="45DA0E6E" w14:textId="17EEACB1" w:rsidR="005C0479" w:rsidRPr="00407C38" w:rsidRDefault="004B3D8E" w:rsidP="009545CD">
      <w:pPr>
        <w:pStyle w:val="af2"/>
      </w:pPr>
      <w:r w:rsidRPr="00407C38">
        <w:rPr>
          <w:rFonts w:ascii="Times New Roman" w:hint="eastAsia"/>
        </w:rPr>
        <w:t>加减：</w:t>
      </w:r>
      <w:r w:rsidRPr="00407C38">
        <w:rPr>
          <w:rFonts w:hint="eastAsia"/>
        </w:rPr>
        <w:t>若刺痛、舌质紫暗、舌下脉络迂曲或紫暗，血瘀明显者，可加用姜黄12</w:t>
      </w:r>
      <w:r w:rsidR="009545CD" w:rsidRPr="00407C38">
        <w:rPr>
          <w:rFonts w:hint="eastAsia"/>
          <w:vertAlign w:val="superscript"/>
        </w:rPr>
        <w:t xml:space="preserve"> </w:t>
      </w:r>
      <w:r w:rsidRPr="00407C38">
        <w:rPr>
          <w:rFonts w:hint="eastAsia"/>
        </w:rPr>
        <w:t>g</w:t>
      </w:r>
      <w:r w:rsidR="00811B6C" w:rsidRPr="00407C38">
        <w:rPr>
          <w:rFonts w:hint="eastAsia"/>
        </w:rPr>
        <w:t>；</w:t>
      </w:r>
    </w:p>
    <w:p w14:paraId="5968746A" w14:textId="1EAE8526"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1746FA46" w14:textId="66FCCB42" w:rsidR="005C0479" w:rsidRPr="00407C38" w:rsidRDefault="004B3D8E" w:rsidP="009545CD">
      <w:pPr>
        <w:pStyle w:val="af2"/>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18FC1B43" w14:textId="129893CC" w:rsidR="005C0479" w:rsidRPr="00407C38" w:rsidRDefault="004B3D8E" w:rsidP="003058E8">
      <w:pPr>
        <w:pStyle w:val="affe"/>
        <w:spacing w:before="120" w:after="120"/>
      </w:pPr>
      <w:r w:rsidRPr="00407C38">
        <w:t>痰瘀化热证</w:t>
      </w:r>
    </w:p>
    <w:p w14:paraId="1AAE85ED" w14:textId="77777777" w:rsidR="005C0479" w:rsidRPr="00407C38" w:rsidRDefault="004B3D8E" w:rsidP="003058E8">
      <w:pPr>
        <w:pStyle w:val="afffffffff0"/>
      </w:pPr>
      <w:r w:rsidRPr="00407C38">
        <w:t>治法：凉血解毒，化痰散结。</w:t>
      </w:r>
    </w:p>
    <w:p w14:paraId="34548B7F" w14:textId="6755ECFD" w:rsidR="005C0479" w:rsidRPr="00407C38" w:rsidRDefault="004B3D8E" w:rsidP="003058E8">
      <w:pPr>
        <w:pStyle w:val="afffffffff0"/>
      </w:pPr>
      <w:r w:rsidRPr="00407C38">
        <w:rPr>
          <w:rFonts w:hint="eastAsia"/>
        </w:rPr>
        <w:t>推荐方剂</w:t>
      </w:r>
      <w:r w:rsidRPr="00407C38">
        <w:t>：四妙勇安汤合消瘰丸加减</w:t>
      </w:r>
      <w:r w:rsidR="004F6BA3" w:rsidRPr="00407C38">
        <w:rPr>
          <w:rFonts w:hint="eastAsia"/>
        </w:rPr>
        <w:t>。要求如下：</w:t>
      </w:r>
    </w:p>
    <w:p w14:paraId="2A785C08" w14:textId="14490D3B" w:rsidR="005C0479" w:rsidRPr="00407C38" w:rsidRDefault="004B3D8E" w:rsidP="009545CD">
      <w:pPr>
        <w:pStyle w:val="af2"/>
      </w:pPr>
      <w:r w:rsidRPr="00407C38">
        <w:rPr>
          <w:rFonts w:hint="eastAsia"/>
        </w:rPr>
        <w:t>药物组成：</w:t>
      </w:r>
      <w:r w:rsidRPr="00407C38">
        <w:t>金银花</w:t>
      </w:r>
      <w:r w:rsidRPr="00407C38">
        <w:rPr>
          <w:rFonts w:hint="eastAsia"/>
        </w:rPr>
        <w:t>30</w:t>
      </w:r>
      <w:r w:rsidR="009545CD" w:rsidRPr="00407C38">
        <w:rPr>
          <w:rFonts w:hint="eastAsia"/>
          <w:vertAlign w:val="superscript"/>
        </w:rPr>
        <w:t xml:space="preserve"> </w:t>
      </w:r>
      <w:r w:rsidRPr="00407C38">
        <w:rPr>
          <w:rFonts w:hint="eastAsia"/>
        </w:rPr>
        <w:t>g</w:t>
      </w:r>
      <w:r w:rsidRPr="00407C38">
        <w:t>、玄参</w:t>
      </w:r>
      <w:r w:rsidRPr="00407C38">
        <w:rPr>
          <w:rFonts w:hint="eastAsia"/>
        </w:rPr>
        <w:t>20</w:t>
      </w:r>
      <w:r w:rsidR="009545CD" w:rsidRPr="00407C38">
        <w:rPr>
          <w:rFonts w:hint="eastAsia"/>
          <w:vertAlign w:val="superscript"/>
        </w:rPr>
        <w:t xml:space="preserve"> </w:t>
      </w:r>
      <w:r w:rsidRPr="00407C38">
        <w:rPr>
          <w:rFonts w:hint="eastAsia"/>
        </w:rPr>
        <w:t>g</w:t>
      </w:r>
      <w:r w:rsidRPr="00407C38">
        <w:t>、当归</w:t>
      </w:r>
      <w:r w:rsidRPr="00407C38">
        <w:rPr>
          <w:rFonts w:hint="eastAsia"/>
        </w:rPr>
        <w:t>15</w:t>
      </w:r>
      <w:r w:rsidR="009545CD" w:rsidRPr="00407C38">
        <w:rPr>
          <w:rFonts w:hint="eastAsia"/>
          <w:vertAlign w:val="superscript"/>
        </w:rPr>
        <w:t xml:space="preserve"> </w:t>
      </w:r>
      <w:r w:rsidRPr="00407C38">
        <w:rPr>
          <w:rFonts w:hint="eastAsia"/>
        </w:rPr>
        <w:t>g</w:t>
      </w:r>
      <w:r w:rsidRPr="00407C38">
        <w:t>、</w:t>
      </w:r>
      <w:r w:rsidRPr="00407C38">
        <w:rPr>
          <w:rFonts w:hint="eastAsia"/>
        </w:rPr>
        <w:t>生</w:t>
      </w:r>
      <w:r w:rsidRPr="00407C38">
        <w:t>甘草</w:t>
      </w:r>
      <w:r w:rsidRPr="00407C38">
        <w:rPr>
          <w:rFonts w:hint="eastAsia"/>
        </w:rPr>
        <w:t>9</w:t>
      </w:r>
      <w:r w:rsidR="009545CD" w:rsidRPr="00407C38">
        <w:rPr>
          <w:rFonts w:hint="eastAsia"/>
          <w:vertAlign w:val="superscript"/>
        </w:rPr>
        <w:t xml:space="preserve"> </w:t>
      </w:r>
      <w:r w:rsidRPr="00407C38">
        <w:rPr>
          <w:rFonts w:hint="eastAsia"/>
        </w:rPr>
        <w:t>g</w:t>
      </w:r>
      <w:r w:rsidRPr="00407C38">
        <w:t>、煅牡蛎</w:t>
      </w:r>
      <w:r w:rsidRPr="00407C38">
        <w:rPr>
          <w:rFonts w:hint="eastAsia"/>
        </w:rPr>
        <w:t>30</w:t>
      </w:r>
      <w:r w:rsidR="009545CD" w:rsidRPr="00407C38">
        <w:rPr>
          <w:rFonts w:hint="eastAsia"/>
          <w:vertAlign w:val="superscript"/>
        </w:rPr>
        <w:t xml:space="preserve"> </w:t>
      </w:r>
      <w:r w:rsidRPr="00407C38">
        <w:rPr>
          <w:rFonts w:hint="eastAsia"/>
        </w:rPr>
        <w:t>g（先煎30</w:t>
      </w:r>
      <w:r w:rsidR="009545CD" w:rsidRPr="00407C38">
        <w:rPr>
          <w:rFonts w:hint="eastAsia"/>
          <w:vertAlign w:val="superscript"/>
        </w:rPr>
        <w:t xml:space="preserve"> </w:t>
      </w:r>
      <w:r w:rsidR="009545CD" w:rsidRPr="00407C38">
        <w:rPr>
          <w:rFonts w:hint="eastAsia"/>
        </w:rPr>
        <w:t>min</w:t>
      </w:r>
      <w:r w:rsidRPr="00407C38">
        <w:rPr>
          <w:rFonts w:hint="eastAsia"/>
        </w:rPr>
        <w:t>）、</w:t>
      </w:r>
      <w:r w:rsidRPr="00407C38">
        <w:t>浙贝母</w:t>
      </w:r>
      <w:r w:rsidRPr="00407C38">
        <w:rPr>
          <w:rFonts w:hint="eastAsia"/>
        </w:rPr>
        <w:t>12</w:t>
      </w:r>
      <w:r w:rsidR="009545CD" w:rsidRPr="00407C38">
        <w:rPr>
          <w:rFonts w:hint="eastAsia"/>
          <w:vertAlign w:val="superscript"/>
        </w:rPr>
        <w:t xml:space="preserve"> </w:t>
      </w:r>
      <w:r w:rsidRPr="00407C38">
        <w:rPr>
          <w:rFonts w:hint="eastAsia"/>
        </w:rPr>
        <w:t>g</w:t>
      </w:r>
      <w:r w:rsidRPr="00407C38">
        <w:t>、丹参</w:t>
      </w:r>
      <w:r w:rsidRPr="00407C38">
        <w:rPr>
          <w:rFonts w:hint="eastAsia"/>
        </w:rPr>
        <w:t>18</w:t>
      </w:r>
      <w:r w:rsidR="009545CD" w:rsidRPr="00407C38">
        <w:rPr>
          <w:rFonts w:hint="eastAsia"/>
          <w:vertAlign w:val="superscript"/>
        </w:rPr>
        <w:t xml:space="preserve"> </w:t>
      </w:r>
      <w:r w:rsidRPr="00407C38">
        <w:rPr>
          <w:rFonts w:hint="eastAsia"/>
        </w:rPr>
        <w:t>g</w:t>
      </w:r>
      <w:r w:rsidRPr="00407C38">
        <w:t>、醋乳香</w:t>
      </w:r>
      <w:r w:rsidRPr="00407C38">
        <w:rPr>
          <w:rFonts w:hint="eastAsia"/>
        </w:rPr>
        <w:t>9</w:t>
      </w:r>
      <w:r w:rsidR="009545CD" w:rsidRPr="00407C38">
        <w:rPr>
          <w:rFonts w:hint="eastAsia"/>
          <w:vertAlign w:val="superscript"/>
        </w:rPr>
        <w:t xml:space="preserve"> </w:t>
      </w:r>
      <w:r w:rsidRPr="00407C38">
        <w:rPr>
          <w:rFonts w:hint="eastAsia"/>
        </w:rPr>
        <w:t>g</w:t>
      </w:r>
      <w:r w:rsidRPr="00407C38">
        <w:t>、醋没药</w:t>
      </w:r>
      <w:r w:rsidRPr="00407C38">
        <w:rPr>
          <w:rFonts w:hint="eastAsia"/>
        </w:rPr>
        <w:t>9</w:t>
      </w:r>
      <w:r w:rsidR="009545CD" w:rsidRPr="00407C38">
        <w:rPr>
          <w:rFonts w:hint="eastAsia"/>
          <w:vertAlign w:val="superscript"/>
        </w:rPr>
        <w:t xml:space="preserve"> </w:t>
      </w:r>
      <w:r w:rsidRPr="00407C38">
        <w:rPr>
          <w:rFonts w:hint="eastAsia"/>
        </w:rPr>
        <w:t>g</w:t>
      </w:r>
      <w:r w:rsidR="00811B6C" w:rsidRPr="00407C38">
        <w:rPr>
          <w:rFonts w:hint="eastAsia"/>
        </w:rPr>
        <w:t>；</w:t>
      </w:r>
    </w:p>
    <w:p w14:paraId="666F7107" w14:textId="2218C335" w:rsidR="005C0479" w:rsidRPr="00407C38" w:rsidRDefault="004B3D8E" w:rsidP="009545CD">
      <w:pPr>
        <w:pStyle w:val="af2"/>
      </w:pPr>
      <w:r w:rsidRPr="00407C38">
        <w:rPr>
          <w:rFonts w:hint="eastAsia"/>
        </w:rPr>
        <w:t>加减：</w:t>
      </w:r>
      <w:r w:rsidRPr="00407C38">
        <w:t>若头痛眩晕、目赤、急躁，伴肝风上扰者，可加用黄芩</w:t>
      </w:r>
      <w:r w:rsidRPr="00407C38">
        <w:rPr>
          <w:rFonts w:hint="eastAsia"/>
        </w:rPr>
        <w:t>12</w:t>
      </w:r>
      <w:r w:rsidR="009545CD" w:rsidRPr="00407C38">
        <w:rPr>
          <w:rFonts w:hint="eastAsia"/>
          <w:vertAlign w:val="superscript"/>
        </w:rPr>
        <w:t xml:space="preserve"> </w:t>
      </w:r>
      <w:r w:rsidRPr="00407C38">
        <w:rPr>
          <w:rFonts w:hint="eastAsia"/>
        </w:rPr>
        <w:t>g</w:t>
      </w:r>
      <w:r w:rsidRPr="00407C38">
        <w:t>、钩藤</w:t>
      </w:r>
      <w:r w:rsidRPr="00407C38">
        <w:rPr>
          <w:rFonts w:hint="eastAsia"/>
        </w:rPr>
        <w:t>15</w:t>
      </w:r>
      <w:r w:rsidR="009545CD" w:rsidRPr="00407C38">
        <w:rPr>
          <w:rFonts w:hint="eastAsia"/>
          <w:vertAlign w:val="superscript"/>
        </w:rPr>
        <w:t xml:space="preserve"> </w:t>
      </w:r>
      <w:r w:rsidRPr="00407C38">
        <w:rPr>
          <w:rFonts w:hint="eastAsia"/>
        </w:rPr>
        <w:t>g（后下）</w:t>
      </w:r>
      <w:r w:rsidRPr="00407C38">
        <w:t>、夏枯草</w:t>
      </w:r>
      <w:r w:rsidRPr="00407C38">
        <w:rPr>
          <w:rFonts w:hint="eastAsia"/>
        </w:rPr>
        <w:t>18</w:t>
      </w:r>
      <w:r w:rsidR="009545CD" w:rsidRPr="00407C38">
        <w:rPr>
          <w:rFonts w:hint="eastAsia"/>
          <w:vertAlign w:val="superscript"/>
        </w:rPr>
        <w:t xml:space="preserve"> </w:t>
      </w:r>
      <w:r w:rsidRPr="00407C38">
        <w:rPr>
          <w:rFonts w:hint="eastAsia"/>
        </w:rPr>
        <w:t>g</w:t>
      </w:r>
      <w:r w:rsidRPr="00407C38">
        <w:t>、蒺藜</w:t>
      </w:r>
      <w:r w:rsidRPr="00407C38">
        <w:rPr>
          <w:rFonts w:hint="eastAsia"/>
        </w:rPr>
        <w:t>12</w:t>
      </w:r>
      <w:r w:rsidR="009545CD" w:rsidRPr="00407C38">
        <w:rPr>
          <w:rFonts w:hint="eastAsia"/>
          <w:vertAlign w:val="superscript"/>
        </w:rPr>
        <w:t xml:space="preserve"> </w:t>
      </w:r>
      <w:r w:rsidRPr="00407C38">
        <w:rPr>
          <w:rFonts w:hint="eastAsia"/>
        </w:rPr>
        <w:t>g</w:t>
      </w:r>
      <w:r w:rsidRPr="00407C38">
        <w:t>；若伴便秘、腹痛，大肠积热者，可加用大黄牡丹汤加减：瓜蒌</w:t>
      </w:r>
      <w:r w:rsidRPr="00407C38">
        <w:rPr>
          <w:rFonts w:hint="eastAsia"/>
        </w:rPr>
        <w:t>20</w:t>
      </w:r>
      <w:r w:rsidR="009545CD" w:rsidRPr="00407C38">
        <w:rPr>
          <w:rFonts w:hint="eastAsia"/>
          <w:vertAlign w:val="superscript"/>
        </w:rPr>
        <w:t xml:space="preserve"> </w:t>
      </w:r>
      <w:r w:rsidRPr="00407C38">
        <w:rPr>
          <w:rFonts w:hint="eastAsia"/>
        </w:rPr>
        <w:t>g</w:t>
      </w:r>
      <w:r w:rsidRPr="00407C38">
        <w:t>、牡丹皮</w:t>
      </w:r>
      <w:r w:rsidRPr="00407C38">
        <w:rPr>
          <w:rFonts w:hint="eastAsia"/>
        </w:rPr>
        <w:t>12</w:t>
      </w:r>
      <w:r w:rsidR="009545CD" w:rsidRPr="00407C38">
        <w:rPr>
          <w:rFonts w:hint="eastAsia"/>
          <w:vertAlign w:val="superscript"/>
        </w:rPr>
        <w:t xml:space="preserve"> </w:t>
      </w:r>
      <w:r w:rsidRPr="00407C38">
        <w:rPr>
          <w:rFonts w:hint="eastAsia"/>
        </w:rPr>
        <w:t>g</w:t>
      </w:r>
      <w:r w:rsidRPr="00407C38">
        <w:t>、大黄</w:t>
      </w:r>
      <w:r w:rsidRPr="00407C38">
        <w:rPr>
          <w:rFonts w:hint="eastAsia"/>
        </w:rPr>
        <w:t>9</w:t>
      </w:r>
      <w:r w:rsidR="009545CD" w:rsidRPr="00407C38">
        <w:rPr>
          <w:rFonts w:hint="eastAsia"/>
          <w:vertAlign w:val="superscript"/>
        </w:rPr>
        <w:t xml:space="preserve"> </w:t>
      </w:r>
      <w:r w:rsidRPr="00407C38">
        <w:rPr>
          <w:rFonts w:hint="eastAsia"/>
        </w:rPr>
        <w:t>g（后下）</w:t>
      </w:r>
      <w:r w:rsidR="00811B6C" w:rsidRPr="00407C38">
        <w:rPr>
          <w:rFonts w:hint="eastAsia"/>
        </w:rPr>
        <w:t>；</w:t>
      </w:r>
    </w:p>
    <w:p w14:paraId="5C4FF661" w14:textId="4CF625BB" w:rsidR="005C0479" w:rsidRPr="00407C38" w:rsidRDefault="004B3D8E" w:rsidP="009545CD">
      <w:pPr>
        <w:pStyle w:val="af2"/>
      </w:pPr>
      <w:r w:rsidRPr="00407C38">
        <w:rPr>
          <w:rFonts w:hint="eastAsia"/>
        </w:rPr>
        <w:t>服法：水煎服、每日1剂、分2～3次饭后温服、每次100</w:t>
      </w:r>
      <w:r w:rsidR="009545CD" w:rsidRPr="00407C38">
        <w:rPr>
          <w:rFonts w:hint="eastAsia"/>
          <w:vertAlign w:val="superscript"/>
        </w:rPr>
        <w:t xml:space="preserve"> </w:t>
      </w:r>
      <w:r w:rsidRPr="00407C38">
        <w:rPr>
          <w:rFonts w:hint="eastAsia"/>
        </w:rPr>
        <w:t>mL～200</w:t>
      </w:r>
      <w:r w:rsidR="009545CD" w:rsidRPr="00407C38">
        <w:rPr>
          <w:rFonts w:hint="eastAsia"/>
          <w:vertAlign w:val="superscript"/>
        </w:rPr>
        <w:t xml:space="preserve"> </w:t>
      </w:r>
      <w:r w:rsidRPr="00407C38">
        <w:rPr>
          <w:rFonts w:hint="eastAsia"/>
        </w:rPr>
        <w:t>mL；</w:t>
      </w:r>
    </w:p>
    <w:p w14:paraId="02ABC31B" w14:textId="0611D6DB" w:rsidR="005C0479" w:rsidRPr="00407C38" w:rsidRDefault="004B3D8E" w:rsidP="009545CD">
      <w:pPr>
        <w:pStyle w:val="af2"/>
      </w:pPr>
      <w:r w:rsidRPr="00407C38">
        <w:rPr>
          <w:rFonts w:hint="eastAsia"/>
        </w:rPr>
        <w:t>疗程：10</w:t>
      </w:r>
      <w:r w:rsidR="009545CD" w:rsidRPr="00407C38">
        <w:rPr>
          <w:rFonts w:hint="eastAsia"/>
          <w:vertAlign w:val="superscript"/>
        </w:rPr>
        <w:t xml:space="preserve"> </w:t>
      </w:r>
      <w:r w:rsidRPr="00407C38">
        <w:rPr>
          <w:rFonts w:hint="eastAsia"/>
        </w:rPr>
        <w:t>d为1个疗程、连续服用1～2个疗程、视患者病情增减疗程。</w:t>
      </w:r>
    </w:p>
    <w:p w14:paraId="12688A73" w14:textId="77777777" w:rsidR="005C0479" w:rsidRPr="00407C38" w:rsidRDefault="004B3D8E" w:rsidP="003058E8">
      <w:pPr>
        <w:pStyle w:val="affc"/>
        <w:spacing w:before="240" w:after="240"/>
      </w:pPr>
      <w:r w:rsidRPr="00407C38">
        <w:rPr>
          <w:rFonts w:hint="eastAsia"/>
        </w:rPr>
        <w:t>外治法</w:t>
      </w:r>
    </w:p>
    <w:p w14:paraId="4F9414A0" w14:textId="77777777" w:rsidR="005C0479" w:rsidRPr="00407C38" w:rsidRDefault="004B3D8E" w:rsidP="003058E8">
      <w:pPr>
        <w:pStyle w:val="affd"/>
        <w:spacing w:before="120" w:after="120"/>
      </w:pPr>
      <w:r w:rsidRPr="00407C38">
        <w:rPr>
          <w:rFonts w:hint="eastAsia"/>
        </w:rPr>
        <w:t>治疗策略</w:t>
      </w:r>
    </w:p>
    <w:p w14:paraId="7EE82D77" w14:textId="77777777" w:rsidR="005C0479" w:rsidRDefault="004B3D8E" w:rsidP="003058E8">
      <w:pPr>
        <w:pStyle w:val="afffff5"/>
        <w:ind w:firstLine="420"/>
      </w:pPr>
      <w:r w:rsidRPr="00407C38">
        <w:rPr>
          <w:rFonts w:hint="eastAsia"/>
        </w:rPr>
        <w:t>外治法包括悬空灸、火龙罐综合灸、固元灸、耳穴疗法、中药贴敷、中医刮痧、中医拔罐、中药热奄包，根据患者证候宜选用1～2种</w:t>
      </w:r>
      <w:r>
        <w:rPr>
          <w:rFonts w:hint="eastAsia"/>
        </w:rPr>
        <w:t>外治法配合治疗。</w:t>
      </w:r>
    </w:p>
    <w:p w14:paraId="2C252B4A" w14:textId="77777777" w:rsidR="005C0479" w:rsidRDefault="004B3D8E" w:rsidP="003058E8">
      <w:pPr>
        <w:pStyle w:val="affd"/>
        <w:spacing w:before="120" w:after="120"/>
      </w:pPr>
      <w:r>
        <w:rPr>
          <w:rFonts w:hint="eastAsia"/>
        </w:rPr>
        <w:t>悬空灸</w:t>
      </w:r>
    </w:p>
    <w:p w14:paraId="28FA6F81" w14:textId="77777777" w:rsidR="003058E8" w:rsidRPr="00407C38" w:rsidRDefault="004B3D8E" w:rsidP="003058E8">
      <w:pPr>
        <w:pStyle w:val="affe"/>
        <w:spacing w:before="120" w:after="120"/>
      </w:pPr>
      <w:r w:rsidRPr="00407C38">
        <w:rPr>
          <w:rFonts w:hint="eastAsia"/>
        </w:rPr>
        <w:t>适用证型</w:t>
      </w:r>
    </w:p>
    <w:p w14:paraId="2A94757E" w14:textId="2342D221" w:rsidR="005C0479" w:rsidRPr="00407C38" w:rsidRDefault="004B3D8E" w:rsidP="003058E8">
      <w:pPr>
        <w:pStyle w:val="afffff5"/>
        <w:ind w:firstLine="420"/>
      </w:pPr>
      <w:r w:rsidRPr="00407C38">
        <w:rPr>
          <w:rFonts w:hint="eastAsia"/>
        </w:rPr>
        <w:t>适用于痰瘀互结证、气阴两虚证的脉痹患者。</w:t>
      </w:r>
    </w:p>
    <w:p w14:paraId="1C6C1D25" w14:textId="77777777" w:rsidR="003058E8" w:rsidRPr="00407C38" w:rsidRDefault="003058E8" w:rsidP="003058E8">
      <w:pPr>
        <w:pStyle w:val="affe"/>
        <w:spacing w:before="120" w:after="120"/>
      </w:pPr>
      <w:r w:rsidRPr="00407C38">
        <w:rPr>
          <w:rFonts w:hint="eastAsia"/>
        </w:rPr>
        <w:t>取穴</w:t>
      </w:r>
    </w:p>
    <w:p w14:paraId="7AA6DB05" w14:textId="0497DA8C" w:rsidR="005C0479" w:rsidRDefault="004B3D8E" w:rsidP="003058E8">
      <w:pPr>
        <w:pStyle w:val="afffffffff0"/>
      </w:pPr>
      <w:r>
        <w:rPr>
          <w:rFonts w:hint="eastAsia"/>
        </w:rPr>
        <w:t>取主穴：神阙、足三里、丰隆、血海、内关</w:t>
      </w:r>
      <w:r w:rsidR="009545CD">
        <w:rPr>
          <w:rFonts w:hint="eastAsia"/>
        </w:rPr>
        <w:t>。</w:t>
      </w:r>
    </w:p>
    <w:p w14:paraId="6E2D5310" w14:textId="77777777" w:rsidR="005C0479" w:rsidRDefault="004B3D8E" w:rsidP="003058E8">
      <w:pPr>
        <w:pStyle w:val="afffffffff0"/>
      </w:pPr>
      <w:r>
        <w:rPr>
          <w:rFonts w:hint="eastAsia"/>
        </w:rPr>
        <w:t>配穴：伴胸闷憋气者加膻中、心俞；伴头晕、头重者加百会、中脘；伴下肢麻木者加三阴交、悬钟。</w:t>
      </w:r>
    </w:p>
    <w:p w14:paraId="5BD87D94" w14:textId="77777777" w:rsidR="003058E8" w:rsidRDefault="004B3D8E" w:rsidP="003058E8">
      <w:pPr>
        <w:pStyle w:val="affe"/>
        <w:spacing w:before="120" w:after="120"/>
      </w:pPr>
      <w:r>
        <w:rPr>
          <w:rFonts w:hint="eastAsia"/>
        </w:rPr>
        <w:t>部位选取</w:t>
      </w:r>
    </w:p>
    <w:p w14:paraId="1B567ED8" w14:textId="77777777" w:rsidR="005C0479" w:rsidRDefault="004B3D8E" w:rsidP="003058E8">
      <w:pPr>
        <w:pStyle w:val="afffff5"/>
        <w:ind w:firstLine="420"/>
      </w:pPr>
      <w:r>
        <w:rPr>
          <w:rFonts w:hint="eastAsia"/>
        </w:rPr>
        <w:t>在所选穴位上进行悬起灸。施灸顺序为先灸背部配穴，再灸腹部主穴，后灸上肢穴位（先左后右），最后灸下肢穴位（先左后右、先上后下）。</w:t>
      </w:r>
    </w:p>
    <w:p w14:paraId="604CE368" w14:textId="77777777" w:rsidR="003058E8" w:rsidRDefault="004B3D8E" w:rsidP="003058E8">
      <w:pPr>
        <w:pStyle w:val="affe"/>
        <w:spacing w:before="120" w:after="120"/>
      </w:pPr>
      <w:r>
        <w:rPr>
          <w:rFonts w:hint="eastAsia"/>
        </w:rPr>
        <w:t>操作方法、注意事项及禁忌</w:t>
      </w:r>
    </w:p>
    <w:p w14:paraId="00BCFCCE" w14:textId="5668D15B" w:rsidR="005C0479" w:rsidRDefault="004B3D8E" w:rsidP="003058E8">
      <w:pPr>
        <w:pStyle w:val="afffff5"/>
        <w:ind w:firstLine="420"/>
      </w:pPr>
      <w:r>
        <w:rPr>
          <w:rFonts w:hint="eastAsia"/>
        </w:rPr>
        <w:lastRenderedPageBreak/>
        <w:t>按GB/T 21709.1及《中医非药物疗法第一批操作规范（试行）》中艾灸部分的要求执行。</w:t>
      </w:r>
    </w:p>
    <w:p w14:paraId="6D3B0D27" w14:textId="77777777" w:rsidR="003058E8" w:rsidRDefault="004B3D8E" w:rsidP="003058E8">
      <w:pPr>
        <w:pStyle w:val="affe"/>
        <w:spacing w:before="120" w:after="120"/>
      </w:pPr>
      <w:r>
        <w:rPr>
          <w:rFonts w:hint="eastAsia"/>
        </w:rPr>
        <w:t>疗程</w:t>
      </w:r>
    </w:p>
    <w:p w14:paraId="0D74725B" w14:textId="19D13D58" w:rsidR="005C0479" w:rsidRDefault="004B3D8E" w:rsidP="003058E8">
      <w:pPr>
        <w:pStyle w:val="afffff5"/>
        <w:ind w:firstLine="420"/>
      </w:pPr>
      <w:r>
        <w:rPr>
          <w:rFonts w:hint="eastAsia"/>
        </w:rPr>
        <w:t>每日1次，每次40</w:t>
      </w:r>
      <w:r w:rsidR="0034454E" w:rsidRPr="0034454E">
        <w:rPr>
          <w:rFonts w:hint="eastAsia"/>
          <w:vertAlign w:val="superscript"/>
        </w:rPr>
        <w:t xml:space="preserve"> </w:t>
      </w:r>
      <w:r w:rsidR="0034454E">
        <w:rPr>
          <w:rFonts w:hint="eastAsia"/>
        </w:rPr>
        <w:t>min～</w:t>
      </w:r>
      <w:r>
        <w:rPr>
          <w:rFonts w:hint="eastAsia"/>
        </w:rPr>
        <w:t>60</w:t>
      </w:r>
      <w:r w:rsidR="0034454E" w:rsidRPr="0034454E">
        <w:rPr>
          <w:rFonts w:hint="eastAsia"/>
          <w:vertAlign w:val="superscript"/>
        </w:rPr>
        <w:t xml:space="preserve"> </w:t>
      </w:r>
      <w:r w:rsidR="0034454E">
        <w:rPr>
          <w:rFonts w:hint="eastAsia"/>
        </w:rPr>
        <w:t>min</w:t>
      </w:r>
      <w:r>
        <w:rPr>
          <w:rFonts w:hint="eastAsia"/>
        </w:rPr>
        <w:t>，10次为1疗程，疗程间休息2</w:t>
      </w:r>
      <w:r w:rsidR="0034454E">
        <w:rPr>
          <w:rFonts w:hint="eastAsia"/>
        </w:rPr>
        <w:t>～</w:t>
      </w:r>
      <w:r>
        <w:rPr>
          <w:rFonts w:hint="eastAsia"/>
        </w:rPr>
        <w:t>3日，宜进行2</w:t>
      </w:r>
      <w:r w:rsidR="0034454E">
        <w:rPr>
          <w:rFonts w:hint="eastAsia"/>
        </w:rPr>
        <w:t>～</w:t>
      </w:r>
      <w:r>
        <w:rPr>
          <w:rFonts w:hint="eastAsia"/>
        </w:rPr>
        <w:t>3个疗程。</w:t>
      </w:r>
    </w:p>
    <w:p w14:paraId="4753BC57" w14:textId="77777777" w:rsidR="005C0479" w:rsidRDefault="004B3D8E" w:rsidP="003058E8">
      <w:pPr>
        <w:pStyle w:val="affd"/>
        <w:spacing w:before="120" w:after="120"/>
      </w:pPr>
      <w:r>
        <w:rPr>
          <w:rFonts w:hint="eastAsia"/>
        </w:rPr>
        <w:t>火龙罐综合灸</w:t>
      </w:r>
    </w:p>
    <w:p w14:paraId="726D20AE" w14:textId="77777777" w:rsidR="003058E8" w:rsidRPr="00407C38" w:rsidRDefault="004B3D8E" w:rsidP="003058E8">
      <w:pPr>
        <w:pStyle w:val="affe"/>
        <w:spacing w:before="120" w:after="120"/>
      </w:pPr>
      <w:r w:rsidRPr="00407C38">
        <w:rPr>
          <w:rFonts w:hint="eastAsia"/>
        </w:rPr>
        <w:t>适用证型</w:t>
      </w:r>
    </w:p>
    <w:p w14:paraId="5F8BB390" w14:textId="283093AE" w:rsidR="005C0479" w:rsidRPr="00407C38" w:rsidRDefault="004B3D8E" w:rsidP="00F0457F">
      <w:pPr>
        <w:pStyle w:val="afffff5"/>
        <w:ind w:firstLine="420"/>
      </w:pPr>
      <w:r w:rsidRPr="00407C38">
        <w:rPr>
          <w:rFonts w:hint="eastAsia"/>
        </w:rPr>
        <w:t>适用于痰瘀互结证、痰热互结证的脉痹患者。</w:t>
      </w:r>
    </w:p>
    <w:p w14:paraId="0D747B00" w14:textId="77777777" w:rsidR="005C0479" w:rsidRPr="00407C38" w:rsidRDefault="004B3D8E" w:rsidP="003058E8">
      <w:pPr>
        <w:pStyle w:val="affe"/>
        <w:spacing w:before="120" w:after="120"/>
      </w:pPr>
      <w:r w:rsidRPr="00407C38">
        <w:rPr>
          <w:rFonts w:hint="eastAsia"/>
        </w:rPr>
        <w:t>取穴</w:t>
      </w:r>
    </w:p>
    <w:p w14:paraId="489F60C1" w14:textId="77777777" w:rsidR="005C0479" w:rsidRPr="00407C38" w:rsidRDefault="004B3D8E" w:rsidP="003058E8">
      <w:pPr>
        <w:pStyle w:val="afffffffff0"/>
      </w:pPr>
      <w:r w:rsidRPr="00407C38">
        <w:rPr>
          <w:rFonts w:hint="eastAsia"/>
        </w:rPr>
        <w:t>主穴：心俞、膈俞、脾俞、肾俞、膻中、内关、足三里、丰隆、血海。</w:t>
      </w:r>
    </w:p>
    <w:p w14:paraId="254F96F8" w14:textId="77777777" w:rsidR="005C0479" w:rsidRPr="00407C38" w:rsidRDefault="004B3D8E" w:rsidP="003058E8">
      <w:pPr>
        <w:pStyle w:val="afffffffff0"/>
      </w:pPr>
      <w:r w:rsidRPr="00407C38">
        <w:rPr>
          <w:rFonts w:hint="eastAsia"/>
        </w:rPr>
        <w:t>配穴：伴胸闷憋甚者加厥阴俞、膏肓；伴心悸、失眠者加神门、三阴交；伴头晕、头重者加风池、中脘；伴下肢麻木、发凉、疼痛者加三阴交、悬钟、阳陵泉。</w:t>
      </w:r>
    </w:p>
    <w:p w14:paraId="795F6D2D" w14:textId="77777777" w:rsidR="005C0479" w:rsidRPr="00407C38" w:rsidRDefault="004B3D8E" w:rsidP="003058E8">
      <w:pPr>
        <w:pStyle w:val="affe"/>
        <w:spacing w:before="120" w:after="120"/>
      </w:pPr>
      <w:r w:rsidRPr="00407C38">
        <w:rPr>
          <w:rFonts w:hint="eastAsia"/>
        </w:rPr>
        <w:t>部位选取</w:t>
      </w:r>
    </w:p>
    <w:p w14:paraId="5CEC4351" w14:textId="77777777" w:rsidR="005C0479" w:rsidRPr="00407C38" w:rsidRDefault="004B3D8E" w:rsidP="003058E8">
      <w:pPr>
        <w:pStyle w:val="afffff5"/>
        <w:ind w:firstLine="420"/>
      </w:pPr>
      <w:r w:rsidRPr="00407C38">
        <w:rPr>
          <w:rFonts w:hint="eastAsia"/>
        </w:rPr>
        <w:t>在所选穴位上进行火龙罐综合灸。施罐顺序为先灸背部（沿膀胱经第一侧线，自上而下，重点在心俞、膈俞、脾俞、肾俞处停留点按，先左后右），再灸胸部（膻中），后灸上肢（内关，先左后右），最后灸下肢（足三里、丰隆、血海，先左后右、先上后下）。</w:t>
      </w:r>
    </w:p>
    <w:p w14:paraId="6EDF70E3" w14:textId="77777777" w:rsidR="005C0479" w:rsidRPr="00407C38" w:rsidRDefault="004B3D8E" w:rsidP="003058E8">
      <w:pPr>
        <w:pStyle w:val="affe"/>
        <w:spacing w:before="120" w:after="120"/>
      </w:pPr>
      <w:r w:rsidRPr="00407C38">
        <w:rPr>
          <w:rFonts w:hint="eastAsia"/>
        </w:rPr>
        <w:t>操作方法、注意事项及禁忌</w:t>
      </w:r>
    </w:p>
    <w:p w14:paraId="0CFA94FA" w14:textId="76BFB8E1" w:rsidR="005C0479" w:rsidRPr="00407C38" w:rsidRDefault="004B3D8E" w:rsidP="003058E8">
      <w:pPr>
        <w:pStyle w:val="afffff5"/>
        <w:ind w:firstLine="420"/>
      </w:pPr>
      <w:r w:rsidRPr="00407C38">
        <w:rPr>
          <w:rFonts w:hint="eastAsia"/>
        </w:rPr>
        <w:t>按GB/T 21709.1及《中医非药物疗法第一批操作规范（试行）》中艾灸部分的要求执行。</w:t>
      </w:r>
    </w:p>
    <w:p w14:paraId="0431EC80" w14:textId="77777777" w:rsidR="005C0479" w:rsidRPr="00407C38" w:rsidRDefault="004B3D8E" w:rsidP="003058E8">
      <w:pPr>
        <w:pStyle w:val="affe"/>
        <w:spacing w:before="120" w:after="120"/>
      </w:pPr>
      <w:r w:rsidRPr="00407C38">
        <w:rPr>
          <w:rFonts w:hint="eastAsia"/>
        </w:rPr>
        <w:t>疗程</w:t>
      </w:r>
    </w:p>
    <w:p w14:paraId="0A4AAE63" w14:textId="7949DD7B" w:rsidR="005C0479" w:rsidRPr="00407C38" w:rsidRDefault="004B3D8E" w:rsidP="003058E8">
      <w:pPr>
        <w:pStyle w:val="afffff5"/>
        <w:ind w:firstLine="420"/>
      </w:pPr>
      <w:r w:rsidRPr="00407C38">
        <w:rPr>
          <w:rFonts w:hint="eastAsia"/>
        </w:rPr>
        <w:t>每周治疗2</w:t>
      </w:r>
      <w:r w:rsidR="0034454E" w:rsidRPr="00407C38">
        <w:rPr>
          <w:rFonts w:hint="eastAsia"/>
        </w:rPr>
        <w:t>～</w:t>
      </w:r>
      <w:r w:rsidRPr="00407C38">
        <w:rPr>
          <w:rFonts w:hint="eastAsia"/>
        </w:rPr>
        <w:t>3次，每次30</w:t>
      </w:r>
      <w:r w:rsidR="0034454E" w:rsidRPr="00407C38">
        <w:rPr>
          <w:rFonts w:hint="eastAsia"/>
          <w:vertAlign w:val="superscript"/>
        </w:rPr>
        <w:t xml:space="preserve"> </w:t>
      </w:r>
      <w:r w:rsidR="0034454E" w:rsidRPr="00407C38">
        <w:rPr>
          <w:rFonts w:hint="eastAsia"/>
        </w:rPr>
        <w:t>min～</w:t>
      </w:r>
      <w:r w:rsidRPr="00407C38">
        <w:rPr>
          <w:rFonts w:hint="eastAsia"/>
        </w:rPr>
        <w:t>40</w:t>
      </w:r>
      <w:r w:rsidR="0034454E" w:rsidRPr="00407C38">
        <w:rPr>
          <w:rFonts w:hint="eastAsia"/>
          <w:vertAlign w:val="superscript"/>
        </w:rPr>
        <w:t xml:space="preserve"> </w:t>
      </w:r>
      <w:r w:rsidR="0034454E" w:rsidRPr="00407C38">
        <w:rPr>
          <w:rFonts w:hint="eastAsia"/>
        </w:rPr>
        <w:t>min</w:t>
      </w:r>
      <w:r w:rsidRPr="00407C38">
        <w:rPr>
          <w:rFonts w:hint="eastAsia"/>
        </w:rPr>
        <w:t>，10次为1疗程，疗程间休息3</w:t>
      </w:r>
      <w:r w:rsidR="0034454E" w:rsidRPr="00407C38">
        <w:rPr>
          <w:rFonts w:hint="eastAsia"/>
        </w:rPr>
        <w:t>～</w:t>
      </w:r>
      <w:r w:rsidRPr="00407C38">
        <w:rPr>
          <w:rFonts w:hint="eastAsia"/>
        </w:rPr>
        <w:t>5日，宜进行2</w:t>
      </w:r>
      <w:r w:rsidR="0034454E" w:rsidRPr="00407C38">
        <w:rPr>
          <w:rFonts w:hint="eastAsia"/>
        </w:rPr>
        <w:t>～</w:t>
      </w:r>
      <w:r w:rsidRPr="00407C38">
        <w:rPr>
          <w:rFonts w:hint="eastAsia"/>
        </w:rPr>
        <w:t>3个疗程。</w:t>
      </w:r>
    </w:p>
    <w:p w14:paraId="6E10D52B" w14:textId="77777777" w:rsidR="005C0479" w:rsidRPr="00407C38" w:rsidRDefault="004B3D8E" w:rsidP="003058E8">
      <w:pPr>
        <w:pStyle w:val="affd"/>
        <w:spacing w:before="120" w:after="120"/>
      </w:pPr>
      <w:r w:rsidRPr="00407C38">
        <w:rPr>
          <w:rFonts w:hint="eastAsia"/>
        </w:rPr>
        <w:t>固元灸（温通刮痧法）</w:t>
      </w:r>
    </w:p>
    <w:p w14:paraId="16CEBE39" w14:textId="77777777" w:rsidR="003058E8" w:rsidRPr="00407C38" w:rsidRDefault="004B3D8E" w:rsidP="003058E8">
      <w:pPr>
        <w:pStyle w:val="affe"/>
        <w:spacing w:before="120" w:after="120"/>
      </w:pPr>
      <w:r w:rsidRPr="00407C38">
        <w:rPr>
          <w:rFonts w:hint="eastAsia"/>
        </w:rPr>
        <w:t>适用证型</w:t>
      </w:r>
    </w:p>
    <w:p w14:paraId="14643DE4" w14:textId="7D69F9D1" w:rsidR="005C0479" w:rsidRPr="00407C38" w:rsidRDefault="004B3D8E" w:rsidP="003058E8">
      <w:pPr>
        <w:pStyle w:val="afffff5"/>
        <w:ind w:firstLine="420"/>
      </w:pPr>
      <w:r w:rsidRPr="00407C38">
        <w:rPr>
          <w:rFonts w:hint="eastAsia"/>
        </w:rPr>
        <w:t>适用于痰瘀互结证、气阴两虚证的脉痹患者。</w:t>
      </w:r>
    </w:p>
    <w:p w14:paraId="64A71B9C" w14:textId="77777777" w:rsidR="005C0479" w:rsidRPr="00407C38" w:rsidRDefault="004B3D8E" w:rsidP="003058E8">
      <w:pPr>
        <w:pStyle w:val="affe"/>
        <w:spacing w:before="120" w:after="120"/>
      </w:pPr>
      <w:r w:rsidRPr="00407C38">
        <w:rPr>
          <w:rFonts w:hint="eastAsia"/>
        </w:rPr>
        <w:t>取穴</w:t>
      </w:r>
    </w:p>
    <w:p w14:paraId="79DB09F5" w14:textId="77777777" w:rsidR="005C0479" w:rsidRDefault="004B3D8E" w:rsidP="003058E8">
      <w:pPr>
        <w:pStyle w:val="afffffffff0"/>
      </w:pPr>
      <w:r w:rsidRPr="00407C38">
        <w:rPr>
          <w:rFonts w:hint="eastAsia"/>
        </w:rPr>
        <w:t>主穴：督脉（大椎至长</w:t>
      </w:r>
      <w:r>
        <w:rPr>
          <w:rFonts w:hint="eastAsia"/>
        </w:rPr>
        <w:t>强）、膀胱经第一侧线（大杼至肾俞）、膻中、内关、足三里、丰隆、血海。</w:t>
      </w:r>
    </w:p>
    <w:p w14:paraId="6319F77C" w14:textId="77777777" w:rsidR="005C0479" w:rsidRDefault="004B3D8E" w:rsidP="003058E8">
      <w:pPr>
        <w:pStyle w:val="afffffffff0"/>
      </w:pPr>
      <w:r>
        <w:rPr>
          <w:rFonts w:hint="eastAsia"/>
        </w:rPr>
        <w:t>配穴：伴胸闷憋甚者加心俞、厥阴俞；伴心悸、失眠者加神门、三阴交；伴头晕、头重者加百会、风池；伴腰膝酸软、夜尿频多者加太溪、关元；伴下肢麻木、发凉、疼痛者加悬钟、阳陵泉。</w:t>
      </w:r>
    </w:p>
    <w:p w14:paraId="76383712" w14:textId="77777777" w:rsidR="005C0479" w:rsidRDefault="004B3D8E" w:rsidP="003058E8">
      <w:pPr>
        <w:pStyle w:val="affe"/>
        <w:spacing w:before="120" w:after="120"/>
      </w:pPr>
      <w:r>
        <w:rPr>
          <w:rFonts w:hint="eastAsia"/>
        </w:rPr>
        <w:t>部位选取</w:t>
      </w:r>
    </w:p>
    <w:p w14:paraId="65A5A460" w14:textId="77777777" w:rsidR="005C0479" w:rsidRDefault="004B3D8E" w:rsidP="003058E8">
      <w:pPr>
        <w:pStyle w:val="afffff5"/>
        <w:ind w:firstLine="420"/>
      </w:pPr>
      <w:r>
        <w:rPr>
          <w:rFonts w:hint="eastAsia"/>
        </w:rPr>
        <w:t>在所选穴位上进行固元灸。施罐顺序为先灸背部（沿督脉及膀胱经第一侧线，自上而下，先左后右），再灸胸部（膻中），后灸上肢（内关，先左后右），最后灸下肢（足三里、丰隆、血海，先左后右、先上后下）。</w:t>
      </w:r>
    </w:p>
    <w:p w14:paraId="1E9FD403" w14:textId="77777777" w:rsidR="005C0479" w:rsidRDefault="004B3D8E" w:rsidP="003058E8">
      <w:pPr>
        <w:pStyle w:val="affe"/>
        <w:spacing w:before="120" w:after="120"/>
      </w:pPr>
      <w:r>
        <w:rPr>
          <w:rFonts w:hint="eastAsia"/>
        </w:rPr>
        <w:t>操作方法、注意事项及禁忌</w:t>
      </w:r>
    </w:p>
    <w:p w14:paraId="74954876" w14:textId="50181C3B" w:rsidR="005C0479" w:rsidRDefault="004B3D8E" w:rsidP="003058E8">
      <w:pPr>
        <w:pStyle w:val="afffff5"/>
        <w:ind w:firstLine="420"/>
      </w:pPr>
      <w:r>
        <w:rPr>
          <w:rFonts w:hint="eastAsia"/>
        </w:rPr>
        <w:t>按GB/T 21709.1及《中医非药物疗法第一批操作规范（试行）》中艾灸部分的要求执行。</w:t>
      </w:r>
    </w:p>
    <w:p w14:paraId="1E09BAC0" w14:textId="77777777" w:rsidR="005C0479" w:rsidRDefault="004B3D8E" w:rsidP="003058E8">
      <w:pPr>
        <w:pStyle w:val="affe"/>
        <w:spacing w:before="120" w:after="120"/>
      </w:pPr>
      <w:r>
        <w:rPr>
          <w:rFonts w:hint="eastAsia"/>
        </w:rPr>
        <w:t>疗程</w:t>
      </w:r>
    </w:p>
    <w:p w14:paraId="764E102B" w14:textId="34CA5392" w:rsidR="005C0479" w:rsidRDefault="004B3D8E" w:rsidP="003058E8">
      <w:pPr>
        <w:pStyle w:val="afffff5"/>
        <w:ind w:firstLine="420"/>
      </w:pPr>
      <w:r>
        <w:rPr>
          <w:rFonts w:hint="eastAsia"/>
        </w:rPr>
        <w:t>每周治疗2</w:t>
      </w:r>
      <w:r w:rsidR="0034454E">
        <w:rPr>
          <w:rFonts w:hint="eastAsia"/>
        </w:rPr>
        <w:t>～</w:t>
      </w:r>
      <w:r>
        <w:rPr>
          <w:rFonts w:hint="eastAsia"/>
        </w:rPr>
        <w:t>3次，每次30</w:t>
      </w:r>
      <w:r w:rsidR="0034454E" w:rsidRPr="0034454E">
        <w:rPr>
          <w:rFonts w:hint="eastAsia"/>
          <w:vertAlign w:val="superscript"/>
        </w:rPr>
        <w:t xml:space="preserve"> </w:t>
      </w:r>
      <w:r w:rsidR="0034454E">
        <w:rPr>
          <w:rFonts w:hint="eastAsia"/>
        </w:rPr>
        <w:t>min～</w:t>
      </w:r>
      <w:r>
        <w:rPr>
          <w:rFonts w:hint="eastAsia"/>
        </w:rPr>
        <w:t>40</w:t>
      </w:r>
      <w:r w:rsidR="0034454E" w:rsidRPr="0034454E">
        <w:rPr>
          <w:rFonts w:hint="eastAsia"/>
          <w:vertAlign w:val="superscript"/>
        </w:rPr>
        <w:t xml:space="preserve"> </w:t>
      </w:r>
      <w:r w:rsidR="0034454E">
        <w:rPr>
          <w:rFonts w:hint="eastAsia"/>
        </w:rPr>
        <w:t>min</w:t>
      </w:r>
      <w:r>
        <w:rPr>
          <w:rFonts w:hint="eastAsia"/>
        </w:rPr>
        <w:t>，10次为1疗程，疗程间休息3</w:t>
      </w:r>
      <w:r w:rsidR="0034454E">
        <w:rPr>
          <w:rFonts w:hint="eastAsia"/>
        </w:rPr>
        <w:t>～</w:t>
      </w:r>
      <w:r>
        <w:rPr>
          <w:rFonts w:hint="eastAsia"/>
        </w:rPr>
        <w:t>5日，宜进行2</w:t>
      </w:r>
      <w:r w:rsidR="0034454E">
        <w:rPr>
          <w:rFonts w:hint="eastAsia"/>
        </w:rPr>
        <w:t>～</w:t>
      </w:r>
      <w:r>
        <w:rPr>
          <w:rFonts w:hint="eastAsia"/>
        </w:rPr>
        <w:t>3个疗程。</w:t>
      </w:r>
    </w:p>
    <w:p w14:paraId="2BCF3935" w14:textId="77777777" w:rsidR="005C0479" w:rsidRDefault="004B3D8E" w:rsidP="003058E8">
      <w:pPr>
        <w:pStyle w:val="affd"/>
        <w:spacing w:before="120" w:after="120"/>
      </w:pPr>
      <w:r>
        <w:rPr>
          <w:rFonts w:hint="eastAsia"/>
        </w:rPr>
        <w:t>耳穴疗法</w:t>
      </w:r>
    </w:p>
    <w:p w14:paraId="47D27C32" w14:textId="77777777" w:rsidR="003058E8" w:rsidRDefault="004B3D8E" w:rsidP="003058E8">
      <w:pPr>
        <w:pStyle w:val="affe"/>
        <w:spacing w:before="120" w:after="120"/>
      </w:pPr>
      <w:r>
        <w:rPr>
          <w:rFonts w:hint="eastAsia"/>
        </w:rPr>
        <w:t>适用证型</w:t>
      </w:r>
    </w:p>
    <w:p w14:paraId="70F3711D" w14:textId="77777777" w:rsidR="005C0479" w:rsidRDefault="004B3D8E" w:rsidP="003058E8">
      <w:pPr>
        <w:pStyle w:val="afffff5"/>
        <w:ind w:firstLine="420"/>
      </w:pPr>
      <w:r>
        <w:rPr>
          <w:rFonts w:hint="eastAsia"/>
        </w:rPr>
        <w:t>适用于各证型脉痹患者，尤其适用于伴有失眠、焦虑、高血压者。</w:t>
      </w:r>
    </w:p>
    <w:p w14:paraId="46475567" w14:textId="77777777" w:rsidR="005C0479" w:rsidRDefault="004B3D8E" w:rsidP="003058E8">
      <w:pPr>
        <w:pStyle w:val="affe"/>
        <w:spacing w:before="120" w:after="120"/>
      </w:pPr>
      <w:r>
        <w:rPr>
          <w:rFonts w:hint="eastAsia"/>
        </w:rPr>
        <w:lastRenderedPageBreak/>
        <w:t>取穴</w:t>
      </w:r>
    </w:p>
    <w:p w14:paraId="39A4319A" w14:textId="77777777" w:rsidR="005C0479" w:rsidRDefault="004B3D8E" w:rsidP="003058E8">
      <w:pPr>
        <w:pStyle w:val="afffffffff0"/>
      </w:pPr>
      <w:r>
        <w:rPr>
          <w:rFonts w:hint="eastAsia"/>
        </w:rPr>
        <w:t>主穴：心、皮质下、交感、神门、内分泌。</w:t>
      </w:r>
    </w:p>
    <w:p w14:paraId="6B0FAAF9" w14:textId="376E20F4" w:rsidR="005C0479" w:rsidRDefault="004B3D8E" w:rsidP="003058E8">
      <w:pPr>
        <w:pStyle w:val="afffffffff0"/>
      </w:pPr>
      <w:r>
        <w:rPr>
          <w:rFonts w:hint="eastAsia"/>
        </w:rPr>
        <w:t>配穴：伴胸闷憋甚者加胸穴；伴心悸失眠者加枕穴；伴头晕头重者加额穴；伴血压偏高者加降压沟；伴血脂异常者加三焦穴；伴便秘者加大肠穴；伴下肢麻木者加下肢穴</w:t>
      </w:r>
      <w:r w:rsidR="0034454E">
        <w:rPr>
          <w:rFonts w:hint="eastAsia"/>
        </w:rPr>
        <w:t>。</w:t>
      </w:r>
    </w:p>
    <w:p w14:paraId="531EFDFA" w14:textId="77777777" w:rsidR="005C0479" w:rsidRDefault="004B3D8E" w:rsidP="003058E8">
      <w:pPr>
        <w:pStyle w:val="affe"/>
        <w:spacing w:before="120" w:after="120"/>
      </w:pPr>
      <w:r>
        <w:rPr>
          <w:rFonts w:hint="eastAsia"/>
        </w:rPr>
        <w:t>部位选取</w:t>
      </w:r>
    </w:p>
    <w:p w14:paraId="670252D5" w14:textId="77777777" w:rsidR="005C0479" w:rsidRDefault="004B3D8E" w:rsidP="003058E8">
      <w:pPr>
        <w:pStyle w:val="afffff5"/>
        <w:ind w:firstLine="420"/>
      </w:pPr>
      <w:r>
        <w:rPr>
          <w:rFonts w:hint="eastAsia"/>
        </w:rPr>
        <w:t>在所选耳穴上进行贴压。每次贴压单侧耳廓，双耳交替进行，或根据病情双侧同时贴压。</w:t>
      </w:r>
    </w:p>
    <w:p w14:paraId="5F30AE9C" w14:textId="77777777" w:rsidR="005C0479" w:rsidRDefault="004B3D8E" w:rsidP="003058E8">
      <w:pPr>
        <w:pStyle w:val="affe"/>
        <w:spacing w:before="120" w:after="120"/>
      </w:pPr>
      <w:r>
        <w:rPr>
          <w:rFonts w:hint="eastAsia"/>
        </w:rPr>
        <w:t>操作方法、注意事项及禁忌</w:t>
      </w:r>
    </w:p>
    <w:p w14:paraId="69A792D3" w14:textId="3AAD74E4" w:rsidR="005C0479" w:rsidRDefault="004B3D8E" w:rsidP="003058E8">
      <w:pPr>
        <w:pStyle w:val="afffff5"/>
        <w:ind w:firstLine="420"/>
      </w:pPr>
      <w:r>
        <w:rPr>
          <w:rFonts w:hint="eastAsia"/>
        </w:rPr>
        <w:t>按</w:t>
      </w:r>
      <w:r w:rsidR="0034454E">
        <w:rPr>
          <w:rFonts w:hint="eastAsia"/>
        </w:rPr>
        <w:t>GB/T 13734</w:t>
      </w:r>
      <w:r>
        <w:rPr>
          <w:rFonts w:hint="eastAsia"/>
        </w:rPr>
        <w:t>及</w:t>
      </w:r>
      <w:r w:rsidR="0034454E">
        <w:rPr>
          <w:rFonts w:hint="eastAsia"/>
        </w:rPr>
        <w:t>《中医非药物疗法第一批操作规范（试行）》中耳穴部分</w:t>
      </w:r>
      <w:r>
        <w:rPr>
          <w:rFonts w:hint="eastAsia"/>
        </w:rPr>
        <w:t>的要求执行。</w:t>
      </w:r>
    </w:p>
    <w:p w14:paraId="5CB8A807" w14:textId="77777777" w:rsidR="005C0479" w:rsidRDefault="004B3D8E" w:rsidP="003058E8">
      <w:pPr>
        <w:pStyle w:val="affe"/>
        <w:spacing w:before="120" w:after="120"/>
      </w:pPr>
      <w:r>
        <w:rPr>
          <w:rFonts w:hint="eastAsia"/>
        </w:rPr>
        <w:t>疗程</w:t>
      </w:r>
    </w:p>
    <w:p w14:paraId="33130CA7" w14:textId="304D746D" w:rsidR="005C0479" w:rsidRDefault="004B3D8E" w:rsidP="003058E8">
      <w:pPr>
        <w:pStyle w:val="afffff5"/>
        <w:ind w:firstLine="420"/>
      </w:pPr>
      <w:r>
        <w:rPr>
          <w:rFonts w:hint="eastAsia"/>
        </w:rPr>
        <w:t>每次贴压保留3</w:t>
      </w:r>
      <w:r w:rsidR="0034454E" w:rsidRPr="0034454E">
        <w:rPr>
          <w:rFonts w:hint="eastAsia"/>
          <w:vertAlign w:val="superscript"/>
        </w:rPr>
        <w:t xml:space="preserve"> </w:t>
      </w:r>
      <w:r w:rsidR="0034454E">
        <w:rPr>
          <w:rFonts w:hint="eastAsia"/>
        </w:rPr>
        <w:t>d～</w:t>
      </w:r>
      <w:r>
        <w:rPr>
          <w:rFonts w:hint="eastAsia"/>
        </w:rPr>
        <w:t>5</w:t>
      </w:r>
      <w:r w:rsidR="0034454E" w:rsidRPr="0034454E">
        <w:rPr>
          <w:rFonts w:hint="eastAsia"/>
          <w:vertAlign w:val="superscript"/>
        </w:rPr>
        <w:t xml:space="preserve"> </w:t>
      </w:r>
      <w:r w:rsidR="0034454E">
        <w:rPr>
          <w:rFonts w:hint="eastAsia"/>
        </w:rPr>
        <w:t>d</w:t>
      </w:r>
      <w:r>
        <w:rPr>
          <w:rFonts w:hint="eastAsia"/>
        </w:rPr>
        <w:t>，每3</w:t>
      </w:r>
      <w:r w:rsidR="0034454E" w:rsidRPr="0034454E">
        <w:rPr>
          <w:rFonts w:hint="eastAsia"/>
          <w:vertAlign w:val="superscript"/>
        </w:rPr>
        <w:t xml:space="preserve"> </w:t>
      </w:r>
      <w:r w:rsidR="0034454E">
        <w:rPr>
          <w:rFonts w:hint="eastAsia"/>
        </w:rPr>
        <w:t>d～</w:t>
      </w:r>
      <w:r>
        <w:rPr>
          <w:rFonts w:hint="eastAsia"/>
        </w:rPr>
        <w:t>5</w:t>
      </w:r>
      <w:r w:rsidR="0034454E" w:rsidRPr="0034454E">
        <w:rPr>
          <w:rFonts w:hint="eastAsia"/>
          <w:vertAlign w:val="superscript"/>
        </w:rPr>
        <w:t xml:space="preserve"> </w:t>
      </w:r>
      <w:r w:rsidR="0034454E">
        <w:rPr>
          <w:rFonts w:hint="eastAsia"/>
        </w:rPr>
        <w:t>d</w:t>
      </w:r>
      <w:r>
        <w:rPr>
          <w:rFonts w:hint="eastAsia"/>
        </w:rPr>
        <w:t>更换一次，双耳交替或同时贴压。4周为1疗程，宜进行2</w:t>
      </w:r>
      <w:r w:rsidR="0034454E">
        <w:rPr>
          <w:rFonts w:hint="eastAsia"/>
        </w:rPr>
        <w:t>～</w:t>
      </w:r>
      <w:r>
        <w:rPr>
          <w:rFonts w:hint="eastAsia"/>
        </w:rPr>
        <w:t>3个疗程。</w:t>
      </w:r>
    </w:p>
    <w:p w14:paraId="7CD94306" w14:textId="77777777" w:rsidR="005C0479" w:rsidRDefault="004B3D8E" w:rsidP="003058E8">
      <w:pPr>
        <w:pStyle w:val="affd"/>
        <w:spacing w:before="120" w:after="120"/>
      </w:pPr>
      <w:r>
        <w:rPr>
          <w:rFonts w:hint="eastAsia"/>
        </w:rPr>
        <w:t>中药贴敷</w:t>
      </w:r>
    </w:p>
    <w:p w14:paraId="35ED2DA6" w14:textId="77777777" w:rsidR="003058E8" w:rsidRPr="00407C38" w:rsidRDefault="004B3D8E" w:rsidP="003058E8">
      <w:pPr>
        <w:pStyle w:val="affe"/>
        <w:spacing w:before="120" w:after="120"/>
      </w:pPr>
      <w:r w:rsidRPr="00407C38">
        <w:rPr>
          <w:rFonts w:hint="eastAsia"/>
        </w:rPr>
        <w:t>适用证型</w:t>
      </w:r>
    </w:p>
    <w:p w14:paraId="66FD0581" w14:textId="08D6BC3A" w:rsidR="005C0479" w:rsidRPr="00407C38" w:rsidRDefault="004B3D8E" w:rsidP="003058E8">
      <w:pPr>
        <w:pStyle w:val="afffff5"/>
        <w:ind w:firstLine="420"/>
      </w:pPr>
      <w:r w:rsidRPr="00407C38">
        <w:rPr>
          <w:rFonts w:hint="eastAsia"/>
        </w:rPr>
        <w:t>适用于</w:t>
      </w:r>
      <w:r w:rsidR="00D078EE" w:rsidRPr="00407C38">
        <w:rPr>
          <w:rFonts w:hint="eastAsia"/>
        </w:rPr>
        <w:t>痰瘀互结证</w:t>
      </w:r>
      <w:r w:rsidRPr="00407C38">
        <w:rPr>
          <w:rFonts w:hint="eastAsia"/>
        </w:rPr>
        <w:t>、气滞血瘀证的脉痹患者。</w:t>
      </w:r>
    </w:p>
    <w:p w14:paraId="13C91BA7" w14:textId="77777777" w:rsidR="003058E8" w:rsidRPr="00407C38" w:rsidRDefault="004B3D8E" w:rsidP="003058E8">
      <w:pPr>
        <w:pStyle w:val="affe"/>
        <w:spacing w:before="120" w:after="120"/>
      </w:pPr>
      <w:r w:rsidRPr="00407C38">
        <w:rPr>
          <w:rFonts w:hint="eastAsia"/>
        </w:rPr>
        <w:t>药物组成</w:t>
      </w:r>
    </w:p>
    <w:p w14:paraId="25369DD3" w14:textId="77777777" w:rsidR="005C0479" w:rsidRPr="00407C38" w:rsidRDefault="004B3D8E" w:rsidP="003058E8">
      <w:pPr>
        <w:pStyle w:val="afffff5"/>
        <w:ind w:firstLine="420"/>
      </w:pPr>
      <w:r w:rsidRPr="00407C38">
        <w:rPr>
          <w:rFonts w:hint="eastAsia"/>
        </w:rPr>
        <w:t>桂枝、丹参、川芎、延胡索、细辛、冰片等。</w:t>
      </w:r>
    </w:p>
    <w:p w14:paraId="3B517E6B" w14:textId="77777777" w:rsidR="005C0479" w:rsidRPr="00407C38" w:rsidRDefault="004B3D8E" w:rsidP="003058E8">
      <w:pPr>
        <w:pStyle w:val="affe"/>
        <w:spacing w:before="120" w:after="120"/>
      </w:pPr>
      <w:r w:rsidRPr="00407C38">
        <w:rPr>
          <w:rFonts w:hint="eastAsia"/>
        </w:rPr>
        <w:t>取穴</w:t>
      </w:r>
    </w:p>
    <w:p w14:paraId="406BB5BF" w14:textId="77777777" w:rsidR="005C0479" w:rsidRPr="00407C38" w:rsidRDefault="004B3D8E" w:rsidP="003058E8">
      <w:pPr>
        <w:pStyle w:val="afffffffff0"/>
      </w:pPr>
      <w:r w:rsidRPr="00407C38">
        <w:rPr>
          <w:rFonts w:hint="eastAsia"/>
        </w:rPr>
        <w:t>主穴：心俞、膈俞、脾俞、肾俞、膻中、内关。</w:t>
      </w:r>
    </w:p>
    <w:p w14:paraId="7F284948" w14:textId="77777777" w:rsidR="005C0479" w:rsidRPr="00407C38" w:rsidRDefault="004B3D8E" w:rsidP="003058E8">
      <w:pPr>
        <w:pStyle w:val="afffffffff0"/>
      </w:pPr>
      <w:r w:rsidRPr="00407C38">
        <w:rPr>
          <w:rFonts w:hint="eastAsia"/>
        </w:rPr>
        <w:t>配穴：伴胸闷憋甚者加厥阴俞、气海；伴心悸失眠者加神门、三阴交；伴头晕头重者加丰隆、中脘；伴下肢麻木、发凉、疼痛者加足三里、血海、悬钟。</w:t>
      </w:r>
    </w:p>
    <w:p w14:paraId="47905ABF" w14:textId="77777777" w:rsidR="005C0479" w:rsidRPr="00407C38" w:rsidRDefault="004B3D8E" w:rsidP="003058E8">
      <w:pPr>
        <w:pStyle w:val="affe"/>
        <w:spacing w:before="120" w:after="120"/>
      </w:pPr>
      <w:r w:rsidRPr="00407C38">
        <w:rPr>
          <w:rFonts w:hint="eastAsia"/>
        </w:rPr>
        <w:t>部位选取</w:t>
      </w:r>
    </w:p>
    <w:p w14:paraId="07F63A84" w14:textId="1AED28F5" w:rsidR="005C0479" w:rsidRPr="00407C38" w:rsidRDefault="004B3D8E" w:rsidP="003058E8">
      <w:pPr>
        <w:pStyle w:val="afffff5"/>
        <w:ind w:firstLine="420"/>
      </w:pPr>
      <w:r w:rsidRPr="00407C38">
        <w:rPr>
          <w:rFonts w:hint="eastAsia"/>
        </w:rPr>
        <w:t>将制备好的药膏贴敷于所选穴位上，每次贴敷4</w:t>
      </w:r>
      <w:r w:rsidR="0034454E" w:rsidRPr="00407C38">
        <w:rPr>
          <w:rFonts w:hint="eastAsia"/>
          <w:vertAlign w:val="superscript"/>
        </w:rPr>
        <w:t xml:space="preserve"> </w:t>
      </w:r>
      <w:r w:rsidR="0034454E" w:rsidRPr="00407C38">
        <w:rPr>
          <w:rFonts w:hint="eastAsia"/>
        </w:rPr>
        <w:t>h～</w:t>
      </w:r>
      <w:r w:rsidRPr="00407C38">
        <w:rPr>
          <w:rFonts w:hint="eastAsia"/>
        </w:rPr>
        <w:t>6</w:t>
      </w:r>
      <w:r w:rsidR="0034454E" w:rsidRPr="00407C38">
        <w:rPr>
          <w:rFonts w:hint="eastAsia"/>
          <w:vertAlign w:val="superscript"/>
        </w:rPr>
        <w:t xml:space="preserve"> </w:t>
      </w:r>
      <w:r w:rsidR="0034454E" w:rsidRPr="00407C38">
        <w:rPr>
          <w:rFonts w:hint="eastAsia"/>
        </w:rPr>
        <w:t>h</w:t>
      </w:r>
      <w:r w:rsidRPr="00407C38">
        <w:rPr>
          <w:rFonts w:hint="eastAsia"/>
        </w:rPr>
        <w:t>，以局部温热舒适、无灼痛为度。</w:t>
      </w:r>
    </w:p>
    <w:p w14:paraId="0C2F875D" w14:textId="77777777" w:rsidR="005C0479" w:rsidRPr="00407C38" w:rsidRDefault="004B3D8E" w:rsidP="003058E8">
      <w:pPr>
        <w:pStyle w:val="affe"/>
        <w:spacing w:before="120" w:after="120"/>
      </w:pPr>
      <w:r w:rsidRPr="00407C38">
        <w:rPr>
          <w:rFonts w:hint="eastAsia"/>
        </w:rPr>
        <w:t>操作方法、注意事项及禁忌</w:t>
      </w:r>
    </w:p>
    <w:p w14:paraId="1668B11C" w14:textId="1A2588E2" w:rsidR="005C0479" w:rsidRPr="00407C38" w:rsidRDefault="004B3D8E" w:rsidP="003058E8">
      <w:pPr>
        <w:pStyle w:val="afffff5"/>
        <w:ind w:firstLine="420"/>
      </w:pPr>
      <w:r w:rsidRPr="00407C38">
        <w:rPr>
          <w:rFonts w:hint="eastAsia"/>
        </w:rPr>
        <w:t>按GB/T 21709.9及《中医非药物疗法第一批操作规范（试行）》中穴位贴敷部分的要求执行。</w:t>
      </w:r>
    </w:p>
    <w:p w14:paraId="495F4D19" w14:textId="77777777" w:rsidR="005C0479" w:rsidRPr="00407C38" w:rsidRDefault="004B3D8E" w:rsidP="003058E8">
      <w:pPr>
        <w:pStyle w:val="affe"/>
        <w:spacing w:before="120" w:after="120"/>
      </w:pPr>
      <w:r w:rsidRPr="00407C38">
        <w:rPr>
          <w:rFonts w:hint="eastAsia"/>
        </w:rPr>
        <w:t>疗程</w:t>
      </w:r>
    </w:p>
    <w:p w14:paraId="681D8E53" w14:textId="1089CA7A" w:rsidR="005C0479" w:rsidRPr="00407C38" w:rsidRDefault="004B3D8E" w:rsidP="003058E8">
      <w:pPr>
        <w:pStyle w:val="afffff5"/>
        <w:ind w:firstLine="420"/>
      </w:pPr>
      <w:r w:rsidRPr="00407C38">
        <w:rPr>
          <w:rFonts w:hint="eastAsia"/>
        </w:rPr>
        <w:t>每周贴敷2</w:t>
      </w:r>
      <w:r w:rsidR="0034454E" w:rsidRPr="00407C38">
        <w:rPr>
          <w:rFonts w:hint="eastAsia"/>
        </w:rPr>
        <w:t>～</w:t>
      </w:r>
      <w:r w:rsidRPr="00407C38">
        <w:rPr>
          <w:rFonts w:hint="eastAsia"/>
        </w:rPr>
        <w:t>3次，10次为1疗程，疗程间休息3</w:t>
      </w:r>
      <w:r w:rsidR="0034454E" w:rsidRPr="00407C38">
        <w:rPr>
          <w:rFonts w:hint="eastAsia"/>
        </w:rPr>
        <w:t>～</w:t>
      </w:r>
      <w:r w:rsidRPr="00407C38">
        <w:rPr>
          <w:rFonts w:hint="eastAsia"/>
        </w:rPr>
        <w:t>5日，宜进行2</w:t>
      </w:r>
      <w:r w:rsidR="0034454E" w:rsidRPr="00407C38">
        <w:rPr>
          <w:rFonts w:hint="eastAsia"/>
        </w:rPr>
        <w:t>～</w:t>
      </w:r>
      <w:r w:rsidRPr="00407C38">
        <w:rPr>
          <w:rFonts w:hint="eastAsia"/>
        </w:rPr>
        <w:t>3个疗程。</w:t>
      </w:r>
    </w:p>
    <w:p w14:paraId="50E9E29D" w14:textId="77777777" w:rsidR="005C0479" w:rsidRPr="00407C38" w:rsidRDefault="004B3D8E" w:rsidP="003058E8">
      <w:pPr>
        <w:pStyle w:val="affd"/>
        <w:spacing w:before="120" w:after="120"/>
      </w:pPr>
      <w:r w:rsidRPr="00407C38">
        <w:rPr>
          <w:rFonts w:hint="eastAsia"/>
        </w:rPr>
        <w:t>中医拔罐</w:t>
      </w:r>
    </w:p>
    <w:p w14:paraId="37A7806B" w14:textId="77777777" w:rsidR="003058E8" w:rsidRPr="00407C38" w:rsidRDefault="004B3D8E" w:rsidP="003058E8">
      <w:pPr>
        <w:pStyle w:val="affe"/>
        <w:spacing w:before="120" w:after="120"/>
      </w:pPr>
      <w:r w:rsidRPr="00407C38">
        <w:rPr>
          <w:rFonts w:hint="eastAsia"/>
        </w:rPr>
        <w:t>适用证型</w:t>
      </w:r>
    </w:p>
    <w:p w14:paraId="2FF66B7A" w14:textId="42FA011D" w:rsidR="005C0479" w:rsidRPr="00407C38" w:rsidRDefault="004B3D8E" w:rsidP="003058E8">
      <w:pPr>
        <w:pStyle w:val="afffff5"/>
        <w:ind w:firstLine="420"/>
      </w:pPr>
      <w:r w:rsidRPr="00407C38">
        <w:rPr>
          <w:rFonts w:hint="eastAsia"/>
        </w:rPr>
        <w:t>适用于</w:t>
      </w:r>
      <w:r w:rsidR="00D078EE" w:rsidRPr="00407C38">
        <w:rPr>
          <w:rFonts w:hint="eastAsia"/>
        </w:rPr>
        <w:t>痰瘀互结证</w:t>
      </w:r>
      <w:r w:rsidRPr="00407C38">
        <w:rPr>
          <w:rFonts w:hint="eastAsia"/>
        </w:rPr>
        <w:t>、气滞血瘀证的脉痹患者，尤适用于急性期或症状明显时的对症治疗。</w:t>
      </w:r>
    </w:p>
    <w:p w14:paraId="1B8602A9" w14:textId="77777777" w:rsidR="005C0479" w:rsidRPr="00407C38" w:rsidRDefault="004B3D8E" w:rsidP="003058E8">
      <w:pPr>
        <w:pStyle w:val="affe"/>
        <w:spacing w:before="120" w:after="120"/>
      </w:pPr>
      <w:r w:rsidRPr="00407C38">
        <w:rPr>
          <w:rFonts w:hint="eastAsia"/>
        </w:rPr>
        <w:t>取穴</w:t>
      </w:r>
    </w:p>
    <w:p w14:paraId="7F20D0FA" w14:textId="77777777" w:rsidR="005C0479" w:rsidRPr="003058E8" w:rsidRDefault="004B3D8E" w:rsidP="003058E8">
      <w:pPr>
        <w:pStyle w:val="afffffffff0"/>
      </w:pPr>
      <w:r w:rsidRPr="00407C38">
        <w:rPr>
          <w:rFonts w:hint="eastAsia"/>
        </w:rPr>
        <w:t>主穴：心俞（双</w:t>
      </w:r>
      <w:r w:rsidRPr="003058E8">
        <w:rPr>
          <w:rFonts w:hint="eastAsia"/>
        </w:rPr>
        <w:t>）、膈俞（双）、脾俞（双）、肾俞（双）、大椎、命门。</w:t>
      </w:r>
    </w:p>
    <w:p w14:paraId="28FE00E1" w14:textId="77777777" w:rsidR="005C0479" w:rsidRDefault="004B3D8E" w:rsidP="003058E8">
      <w:pPr>
        <w:pStyle w:val="afffffffff0"/>
        <w:rPr>
          <w:strike/>
        </w:rPr>
      </w:pPr>
      <w:r w:rsidRPr="003058E8">
        <w:rPr>
          <w:rFonts w:hint="eastAsia"/>
        </w:rPr>
        <w:t>配穴：伴胸闷</w:t>
      </w:r>
      <w:r>
        <w:rPr>
          <w:rFonts w:hint="eastAsia"/>
        </w:rPr>
        <w:t>憋甚者加膻中、厥阴俞；伴心悸失眠者加内关、神门；伴头重眩晕者加风池、太阳；伴下肢麻木、发凉、疼痛者加环跳、委中、阳陵泉。</w:t>
      </w:r>
    </w:p>
    <w:p w14:paraId="33748D88" w14:textId="77777777" w:rsidR="005C0479" w:rsidRDefault="004B3D8E" w:rsidP="003058E8">
      <w:pPr>
        <w:pStyle w:val="affe"/>
        <w:spacing w:before="120" w:after="120"/>
      </w:pPr>
      <w:r>
        <w:rPr>
          <w:rFonts w:hint="eastAsia"/>
        </w:rPr>
        <w:t>部位选取</w:t>
      </w:r>
    </w:p>
    <w:p w14:paraId="1966736C" w14:textId="77777777" w:rsidR="005C0479" w:rsidRDefault="004B3D8E" w:rsidP="003058E8">
      <w:pPr>
        <w:pStyle w:val="afffff5"/>
        <w:ind w:firstLine="420"/>
      </w:pPr>
      <w:r>
        <w:rPr>
          <w:rFonts w:hint="eastAsia"/>
        </w:rPr>
        <w:t>在所选穴位上进行拔罐。施罐顺序为先拔背部督脉及膀胱经穴位，再拔胸部穴位，最后拔四肢穴位。</w:t>
      </w:r>
    </w:p>
    <w:p w14:paraId="0A66C7FC" w14:textId="77777777" w:rsidR="005C0479" w:rsidRDefault="004B3D8E" w:rsidP="003058E8">
      <w:pPr>
        <w:pStyle w:val="affe"/>
        <w:spacing w:before="120" w:after="120"/>
      </w:pPr>
      <w:r>
        <w:rPr>
          <w:rFonts w:hint="eastAsia"/>
        </w:rPr>
        <w:t>操作方法、注意事项及禁忌</w:t>
      </w:r>
    </w:p>
    <w:p w14:paraId="2412C88B" w14:textId="60524319" w:rsidR="005C0479" w:rsidRDefault="004B3D8E" w:rsidP="003058E8">
      <w:pPr>
        <w:pStyle w:val="afffff5"/>
        <w:ind w:firstLine="420"/>
      </w:pPr>
      <w:r>
        <w:rPr>
          <w:rFonts w:hint="eastAsia"/>
        </w:rPr>
        <w:lastRenderedPageBreak/>
        <w:t>按GB/T 21709.5及《中医非药物疗法第一批操作规范（试行）》中罐疗部分的要求执行。</w:t>
      </w:r>
    </w:p>
    <w:p w14:paraId="7FA44699" w14:textId="77777777" w:rsidR="005C0479" w:rsidRDefault="004B3D8E" w:rsidP="003058E8">
      <w:pPr>
        <w:pStyle w:val="affe"/>
        <w:spacing w:before="120" w:after="120"/>
      </w:pPr>
      <w:r>
        <w:rPr>
          <w:rFonts w:hint="eastAsia"/>
        </w:rPr>
        <w:t>疗程</w:t>
      </w:r>
    </w:p>
    <w:p w14:paraId="5C354E12" w14:textId="305EF450" w:rsidR="005C0479" w:rsidRDefault="004B3D8E" w:rsidP="003058E8">
      <w:pPr>
        <w:pStyle w:val="afffff5"/>
        <w:ind w:firstLine="420"/>
      </w:pPr>
      <w:r>
        <w:rPr>
          <w:rFonts w:hint="eastAsia"/>
        </w:rPr>
        <w:t>每周治疗2</w:t>
      </w:r>
      <w:r w:rsidR="0034454E">
        <w:rPr>
          <w:rFonts w:hint="eastAsia"/>
        </w:rPr>
        <w:t>～</w:t>
      </w:r>
      <w:r>
        <w:rPr>
          <w:rFonts w:hint="eastAsia"/>
        </w:rPr>
        <w:t>3次，每次留罐5</w:t>
      </w:r>
      <w:r w:rsidR="0034454E" w:rsidRPr="0034454E">
        <w:rPr>
          <w:rFonts w:hint="eastAsia"/>
          <w:vertAlign w:val="superscript"/>
        </w:rPr>
        <w:t xml:space="preserve"> </w:t>
      </w:r>
      <w:r w:rsidR="0034454E">
        <w:rPr>
          <w:rFonts w:hint="eastAsia"/>
        </w:rPr>
        <w:t>min～</w:t>
      </w:r>
      <w:r>
        <w:rPr>
          <w:rFonts w:hint="eastAsia"/>
        </w:rPr>
        <w:t>15</w:t>
      </w:r>
      <w:r w:rsidR="0034454E" w:rsidRPr="0034454E">
        <w:rPr>
          <w:rFonts w:hint="eastAsia"/>
          <w:vertAlign w:val="superscript"/>
        </w:rPr>
        <w:t xml:space="preserve"> </w:t>
      </w:r>
      <w:r w:rsidR="0034454E">
        <w:rPr>
          <w:rFonts w:hint="eastAsia"/>
        </w:rPr>
        <w:t>min</w:t>
      </w:r>
      <w:r>
        <w:rPr>
          <w:rFonts w:hint="eastAsia"/>
        </w:rPr>
        <w:t>，5次为1疗程，疗程间休息3</w:t>
      </w:r>
      <w:r w:rsidR="0034454E">
        <w:rPr>
          <w:rFonts w:hint="eastAsia"/>
        </w:rPr>
        <w:t>～</w:t>
      </w:r>
      <w:r>
        <w:rPr>
          <w:rFonts w:hint="eastAsia"/>
        </w:rPr>
        <w:t>5日，宜进行2</w:t>
      </w:r>
      <w:r w:rsidR="0034454E">
        <w:rPr>
          <w:rFonts w:hint="eastAsia"/>
        </w:rPr>
        <w:t>～</w:t>
      </w:r>
      <w:r>
        <w:rPr>
          <w:rFonts w:hint="eastAsia"/>
        </w:rPr>
        <w:t>3个疗程。</w:t>
      </w:r>
    </w:p>
    <w:p w14:paraId="0400F75D" w14:textId="77777777" w:rsidR="005C0479" w:rsidRDefault="004B3D8E" w:rsidP="004304C4">
      <w:pPr>
        <w:pStyle w:val="affd"/>
        <w:spacing w:before="120" w:after="120"/>
      </w:pPr>
      <w:r>
        <w:rPr>
          <w:rFonts w:hint="eastAsia"/>
        </w:rPr>
        <w:t>中医刮痧</w:t>
      </w:r>
    </w:p>
    <w:p w14:paraId="341E50B3" w14:textId="77777777" w:rsidR="004304C4" w:rsidRPr="00407C38" w:rsidRDefault="004B3D8E" w:rsidP="004304C4">
      <w:pPr>
        <w:pStyle w:val="affe"/>
        <w:spacing w:before="120" w:after="120"/>
      </w:pPr>
      <w:r w:rsidRPr="00407C38">
        <w:rPr>
          <w:rFonts w:hint="eastAsia"/>
        </w:rPr>
        <w:t>适用证型</w:t>
      </w:r>
    </w:p>
    <w:p w14:paraId="0A0AB96C" w14:textId="1231637D" w:rsidR="005C0479" w:rsidRPr="00407C38" w:rsidRDefault="004B3D8E" w:rsidP="00F0457F">
      <w:pPr>
        <w:pStyle w:val="afffff5"/>
        <w:ind w:firstLine="420"/>
      </w:pPr>
      <w:r w:rsidRPr="00407C38">
        <w:rPr>
          <w:rFonts w:hint="eastAsia"/>
        </w:rPr>
        <w:t>适用于</w:t>
      </w:r>
      <w:r w:rsidR="00D078EE" w:rsidRPr="00407C38">
        <w:rPr>
          <w:rFonts w:hint="eastAsia"/>
        </w:rPr>
        <w:t>痰瘀互结证</w:t>
      </w:r>
      <w:r w:rsidRPr="00407C38">
        <w:rPr>
          <w:rFonts w:hint="eastAsia"/>
        </w:rPr>
        <w:t>、气滞血瘀证的脉痹患者，尤适用于伴有头晕、肢体麻木、疼痛者。</w:t>
      </w:r>
    </w:p>
    <w:p w14:paraId="58782845" w14:textId="77777777" w:rsidR="005C0479" w:rsidRPr="00407C38" w:rsidRDefault="004B3D8E" w:rsidP="004304C4">
      <w:pPr>
        <w:pStyle w:val="affe"/>
        <w:spacing w:before="120" w:after="120"/>
      </w:pPr>
      <w:r w:rsidRPr="00407C38">
        <w:rPr>
          <w:rFonts w:hint="eastAsia"/>
        </w:rPr>
        <w:t>部位选取</w:t>
      </w:r>
    </w:p>
    <w:p w14:paraId="14ADB636" w14:textId="77777777" w:rsidR="005C0479" w:rsidRPr="00407C38" w:rsidRDefault="004B3D8E" w:rsidP="004304C4">
      <w:pPr>
        <w:pStyle w:val="afffffffff0"/>
      </w:pPr>
      <w:r w:rsidRPr="00407C38">
        <w:rPr>
          <w:rFonts w:hint="eastAsia"/>
        </w:rPr>
        <w:t>主刮部位：背部督脉（大椎至命门）、背部膀胱经第一侧线（大杼至肾俞）、下肢胃经（足三里至丰隆）、脾经（血海至三阴交）。</w:t>
      </w:r>
    </w:p>
    <w:p w14:paraId="6733F29B" w14:textId="77777777" w:rsidR="005C0479" w:rsidRPr="00407C38" w:rsidRDefault="004B3D8E" w:rsidP="004304C4">
      <w:pPr>
        <w:pStyle w:val="afffffffff0"/>
      </w:pPr>
      <w:r w:rsidRPr="00407C38">
        <w:rPr>
          <w:rFonts w:hint="eastAsia"/>
        </w:rPr>
        <w:t>配刮部位：伴胸闷憋甚者加胸部（膻中）、心包经（内关）；伴心悸失眠者加心经（神门）；伴头晕头重者加头部（百会、风池）；伴颈项僵硬者加颈夹脊穴；伴下肢麻木、发凉、疼痛者加胆经（环跳、阳陵泉）、膀胱经（委中）。</w:t>
      </w:r>
    </w:p>
    <w:p w14:paraId="4EEF1EF7" w14:textId="77777777" w:rsidR="005C0479" w:rsidRPr="00407C38" w:rsidRDefault="004B3D8E" w:rsidP="004304C4">
      <w:pPr>
        <w:pStyle w:val="afffffffff0"/>
      </w:pPr>
      <w:r w:rsidRPr="00407C38">
        <w:rPr>
          <w:rFonts w:hint="eastAsia"/>
        </w:rPr>
        <w:t>刮拭顺序：先刮背部督脉及膀胱经（自上而下），再刮胸部（膻中），后刮四肢穴位（先上肢后下肢，先左后右）。</w:t>
      </w:r>
    </w:p>
    <w:p w14:paraId="4683D0D5" w14:textId="77777777" w:rsidR="005C0479" w:rsidRPr="00407C38" w:rsidRDefault="004B3D8E" w:rsidP="004304C4">
      <w:pPr>
        <w:pStyle w:val="affe"/>
        <w:spacing w:before="120" w:after="120"/>
      </w:pPr>
      <w:r w:rsidRPr="00407C38">
        <w:rPr>
          <w:rFonts w:hint="eastAsia"/>
        </w:rPr>
        <w:t>操作方法、注意事项及禁忌</w:t>
      </w:r>
    </w:p>
    <w:p w14:paraId="49EF52D2" w14:textId="7B000FA4" w:rsidR="005C0479" w:rsidRPr="00407C38" w:rsidRDefault="004B3D8E" w:rsidP="004304C4">
      <w:pPr>
        <w:pStyle w:val="afffff5"/>
        <w:ind w:firstLine="420"/>
      </w:pPr>
      <w:r w:rsidRPr="00407C38">
        <w:rPr>
          <w:rFonts w:hint="eastAsia"/>
        </w:rPr>
        <w:t>按GB/T 21709.22及《中医非药物疗法第一批操作规范（试行）》中刮痧部分的要求执行。</w:t>
      </w:r>
    </w:p>
    <w:p w14:paraId="7D491B27" w14:textId="77777777" w:rsidR="005C0479" w:rsidRPr="00407C38" w:rsidRDefault="004B3D8E" w:rsidP="004304C4">
      <w:pPr>
        <w:pStyle w:val="affe"/>
        <w:spacing w:before="120" w:after="120"/>
      </w:pPr>
      <w:r w:rsidRPr="00407C38">
        <w:rPr>
          <w:rFonts w:hint="eastAsia"/>
        </w:rPr>
        <w:t>疗程</w:t>
      </w:r>
    </w:p>
    <w:p w14:paraId="78A39157" w14:textId="089D284C" w:rsidR="005C0479" w:rsidRPr="00407C38" w:rsidRDefault="004B3D8E" w:rsidP="004304C4">
      <w:pPr>
        <w:pStyle w:val="afffff5"/>
        <w:ind w:firstLine="420"/>
      </w:pPr>
      <w:r w:rsidRPr="00407C38">
        <w:rPr>
          <w:rFonts w:hint="eastAsia"/>
        </w:rPr>
        <w:t>每周治疗1</w:t>
      </w:r>
      <w:r w:rsidR="0034454E" w:rsidRPr="00407C38">
        <w:rPr>
          <w:rFonts w:hint="eastAsia"/>
        </w:rPr>
        <w:t>～</w:t>
      </w:r>
      <w:r w:rsidRPr="00407C38">
        <w:rPr>
          <w:rFonts w:hint="eastAsia"/>
        </w:rPr>
        <w:t>2次，每次15</w:t>
      </w:r>
      <w:r w:rsidR="0034454E" w:rsidRPr="00407C38">
        <w:rPr>
          <w:rFonts w:hint="eastAsia"/>
          <w:vertAlign w:val="superscript"/>
        </w:rPr>
        <w:t xml:space="preserve"> </w:t>
      </w:r>
      <w:r w:rsidR="0034454E" w:rsidRPr="00407C38">
        <w:rPr>
          <w:rFonts w:hint="eastAsia"/>
        </w:rPr>
        <w:t>min～</w:t>
      </w:r>
      <w:r w:rsidRPr="00407C38">
        <w:rPr>
          <w:rFonts w:hint="eastAsia"/>
        </w:rPr>
        <w:t>25</w:t>
      </w:r>
      <w:r w:rsidR="0034454E" w:rsidRPr="00407C38">
        <w:rPr>
          <w:rFonts w:hint="eastAsia"/>
          <w:vertAlign w:val="superscript"/>
        </w:rPr>
        <w:t xml:space="preserve"> </w:t>
      </w:r>
      <w:r w:rsidR="0034454E" w:rsidRPr="00407C38">
        <w:rPr>
          <w:rFonts w:hint="eastAsia"/>
        </w:rPr>
        <w:t>min</w:t>
      </w:r>
      <w:r w:rsidRPr="00407C38">
        <w:rPr>
          <w:rFonts w:hint="eastAsia"/>
        </w:rPr>
        <w:t>，5次为1疗程，疗程间休息3</w:t>
      </w:r>
      <w:r w:rsidR="0034454E" w:rsidRPr="00407C38">
        <w:rPr>
          <w:rFonts w:hint="eastAsia"/>
        </w:rPr>
        <w:t>～</w:t>
      </w:r>
      <w:r w:rsidRPr="00407C38">
        <w:rPr>
          <w:rFonts w:hint="eastAsia"/>
        </w:rPr>
        <w:t>5日，宜进行2</w:t>
      </w:r>
      <w:r w:rsidR="0034454E" w:rsidRPr="00407C38">
        <w:rPr>
          <w:rFonts w:hint="eastAsia"/>
        </w:rPr>
        <w:t>～</w:t>
      </w:r>
      <w:r w:rsidRPr="00407C38">
        <w:rPr>
          <w:rFonts w:hint="eastAsia"/>
        </w:rPr>
        <w:t>3个疗程。刮痧后应待痧痕消退（3</w:t>
      </w:r>
      <w:r w:rsidR="0034454E" w:rsidRPr="00407C38">
        <w:rPr>
          <w:rFonts w:hint="eastAsia"/>
          <w:vertAlign w:val="superscript"/>
        </w:rPr>
        <w:t xml:space="preserve"> </w:t>
      </w:r>
      <w:r w:rsidR="0034454E" w:rsidRPr="00407C38">
        <w:rPr>
          <w:rFonts w:hint="eastAsia"/>
        </w:rPr>
        <w:t>d～</w:t>
      </w:r>
      <w:r w:rsidRPr="00407C38">
        <w:rPr>
          <w:rFonts w:hint="eastAsia"/>
        </w:rPr>
        <w:t>7</w:t>
      </w:r>
      <w:r w:rsidR="0034454E" w:rsidRPr="00407C38">
        <w:rPr>
          <w:rFonts w:hint="eastAsia"/>
          <w:vertAlign w:val="superscript"/>
        </w:rPr>
        <w:t xml:space="preserve"> </w:t>
      </w:r>
      <w:r w:rsidR="0034454E" w:rsidRPr="00407C38">
        <w:rPr>
          <w:rFonts w:hint="eastAsia"/>
        </w:rPr>
        <w:t>d</w:t>
      </w:r>
      <w:r w:rsidRPr="00407C38">
        <w:rPr>
          <w:rFonts w:hint="eastAsia"/>
        </w:rPr>
        <w:t>）后方可进行下次治疗。</w:t>
      </w:r>
    </w:p>
    <w:p w14:paraId="360B9F48" w14:textId="77777777" w:rsidR="005C0479" w:rsidRPr="00407C38" w:rsidRDefault="004B3D8E" w:rsidP="004304C4">
      <w:pPr>
        <w:pStyle w:val="affd"/>
        <w:spacing w:before="120" w:after="120"/>
      </w:pPr>
      <w:r w:rsidRPr="00407C38">
        <w:rPr>
          <w:rFonts w:hint="eastAsia"/>
        </w:rPr>
        <w:t>中药贴敷-中药热奄包</w:t>
      </w:r>
    </w:p>
    <w:p w14:paraId="76EA5D8D" w14:textId="77777777" w:rsidR="004304C4" w:rsidRPr="00407C38" w:rsidRDefault="004B3D8E" w:rsidP="004304C4">
      <w:pPr>
        <w:pStyle w:val="affe"/>
        <w:spacing w:before="120" w:after="120"/>
      </w:pPr>
      <w:r w:rsidRPr="00407C38">
        <w:rPr>
          <w:rFonts w:hint="eastAsia"/>
        </w:rPr>
        <w:t>适用证型</w:t>
      </w:r>
    </w:p>
    <w:p w14:paraId="1813E69B" w14:textId="6BC3D54C" w:rsidR="005C0479" w:rsidRPr="00407C38" w:rsidRDefault="004B3D8E" w:rsidP="004304C4">
      <w:pPr>
        <w:pStyle w:val="afffff5"/>
        <w:ind w:firstLine="420"/>
      </w:pPr>
      <w:r w:rsidRPr="00407C38">
        <w:rPr>
          <w:rFonts w:hint="eastAsia"/>
        </w:rPr>
        <w:t>适用于痰瘀互结证、气滞血瘀证的脉痹患者，尤适用于伴有畏寒肢冷、肢体麻木、疼痛者。</w:t>
      </w:r>
    </w:p>
    <w:p w14:paraId="4E828FDD" w14:textId="77777777" w:rsidR="004304C4" w:rsidRPr="00407C38" w:rsidRDefault="004B3D8E" w:rsidP="004304C4">
      <w:pPr>
        <w:pStyle w:val="affe"/>
        <w:spacing w:before="120" w:after="120"/>
      </w:pPr>
      <w:r w:rsidRPr="00407C38">
        <w:rPr>
          <w:rFonts w:hint="eastAsia"/>
        </w:rPr>
        <w:t>药物组成</w:t>
      </w:r>
    </w:p>
    <w:p w14:paraId="01D5FD09" w14:textId="45D3DA69" w:rsidR="005C0479" w:rsidRDefault="004B3D8E" w:rsidP="004304C4">
      <w:pPr>
        <w:pStyle w:val="afffff5"/>
        <w:ind w:firstLine="420"/>
      </w:pPr>
      <w:r>
        <w:rPr>
          <w:rFonts w:hint="eastAsia"/>
        </w:rPr>
        <w:t>白芥子、莱菔子、紫苏子、吴茱萸等</w:t>
      </w:r>
      <w:r w:rsidR="00811B6C">
        <w:rPr>
          <w:rFonts w:hint="eastAsia"/>
        </w:rPr>
        <w:t>。</w:t>
      </w:r>
    </w:p>
    <w:p w14:paraId="0958FD64" w14:textId="77777777" w:rsidR="004304C4" w:rsidRDefault="004B3D8E" w:rsidP="004304C4">
      <w:pPr>
        <w:pStyle w:val="affe"/>
        <w:spacing w:before="120" w:after="120"/>
      </w:pPr>
      <w:r>
        <w:rPr>
          <w:rFonts w:hint="eastAsia"/>
        </w:rPr>
        <w:t>施术区</w:t>
      </w:r>
    </w:p>
    <w:p w14:paraId="35FDA4DF" w14:textId="43B30D66" w:rsidR="005C0479" w:rsidRDefault="004B3D8E" w:rsidP="004304C4">
      <w:pPr>
        <w:pStyle w:val="afffff5"/>
        <w:ind w:firstLine="420"/>
      </w:pPr>
      <w:r>
        <w:rPr>
          <w:rFonts w:hint="eastAsia"/>
        </w:rPr>
        <w:t>腰背部（腰阳关穴至命门穴区域）、下肢（足太阳膀胱经、足少阳胆经）</w:t>
      </w:r>
      <w:r w:rsidR="00811B6C">
        <w:rPr>
          <w:rFonts w:hint="eastAsia"/>
        </w:rPr>
        <w:t>。</w:t>
      </w:r>
    </w:p>
    <w:p w14:paraId="5EAACAAE" w14:textId="77777777" w:rsidR="005C0479" w:rsidRDefault="004B3D8E" w:rsidP="004304C4">
      <w:pPr>
        <w:pStyle w:val="affe"/>
        <w:spacing w:before="120" w:after="120"/>
      </w:pPr>
      <w:r>
        <w:rPr>
          <w:rFonts w:hint="eastAsia"/>
        </w:rPr>
        <w:t>操作方法、注意事项及禁忌</w:t>
      </w:r>
    </w:p>
    <w:p w14:paraId="592E514C" w14:textId="38CCFFEE" w:rsidR="005C0479" w:rsidRDefault="004B3D8E" w:rsidP="004304C4">
      <w:pPr>
        <w:pStyle w:val="afffff5"/>
        <w:ind w:firstLine="420"/>
      </w:pPr>
      <w:r>
        <w:rPr>
          <w:rFonts w:hint="eastAsia"/>
        </w:rPr>
        <w:t>按《中医非药物疗法第一批操作规范（试行）》中烫熨治疗部分的要求执行。</w:t>
      </w:r>
    </w:p>
    <w:p w14:paraId="60F1B383" w14:textId="77777777" w:rsidR="005C0479" w:rsidRDefault="004B3D8E" w:rsidP="004304C4">
      <w:pPr>
        <w:pStyle w:val="affe"/>
        <w:spacing w:before="120" w:after="120"/>
      </w:pPr>
      <w:r>
        <w:rPr>
          <w:rFonts w:hint="eastAsia"/>
        </w:rPr>
        <w:t>疗程</w:t>
      </w:r>
    </w:p>
    <w:p w14:paraId="33809FCD" w14:textId="3B1C711C" w:rsidR="005C0479" w:rsidRDefault="004B3D8E" w:rsidP="004304C4">
      <w:pPr>
        <w:pStyle w:val="afffff5"/>
        <w:ind w:firstLine="420"/>
      </w:pPr>
      <w:r>
        <w:rPr>
          <w:rFonts w:hint="eastAsia"/>
        </w:rPr>
        <w:t>每日1次，每次20</w:t>
      </w:r>
      <w:r w:rsidR="0034454E" w:rsidRPr="0034454E">
        <w:rPr>
          <w:rFonts w:hint="eastAsia"/>
          <w:vertAlign w:val="superscript"/>
        </w:rPr>
        <w:t xml:space="preserve"> </w:t>
      </w:r>
      <w:r w:rsidR="0034454E">
        <w:rPr>
          <w:rFonts w:hint="eastAsia"/>
        </w:rPr>
        <w:t>min～</w:t>
      </w:r>
      <w:r>
        <w:rPr>
          <w:rFonts w:hint="eastAsia"/>
        </w:rPr>
        <w:t>30</w:t>
      </w:r>
      <w:r w:rsidR="0034454E" w:rsidRPr="0034454E">
        <w:rPr>
          <w:rFonts w:hint="eastAsia"/>
          <w:vertAlign w:val="superscript"/>
        </w:rPr>
        <w:t xml:space="preserve"> </w:t>
      </w:r>
      <w:r w:rsidR="0034454E">
        <w:rPr>
          <w:rFonts w:hint="eastAsia"/>
        </w:rPr>
        <w:t>min</w:t>
      </w:r>
      <w:r>
        <w:rPr>
          <w:rFonts w:hint="eastAsia"/>
        </w:rPr>
        <w:t>，10次为1疗程，疗程间休息2</w:t>
      </w:r>
      <w:r w:rsidR="0034454E">
        <w:rPr>
          <w:rFonts w:hint="eastAsia"/>
        </w:rPr>
        <w:t>～</w:t>
      </w:r>
      <w:r>
        <w:rPr>
          <w:rFonts w:hint="eastAsia"/>
        </w:rPr>
        <w:t>3日，宜进行2</w:t>
      </w:r>
      <w:r w:rsidR="0034454E">
        <w:rPr>
          <w:rFonts w:hint="eastAsia"/>
        </w:rPr>
        <w:t>～</w:t>
      </w:r>
      <w:r>
        <w:rPr>
          <w:rFonts w:hint="eastAsia"/>
        </w:rPr>
        <w:t>3个疗程。</w:t>
      </w:r>
    </w:p>
    <w:p w14:paraId="687F54EF" w14:textId="77777777" w:rsidR="005C0479" w:rsidRDefault="004B3D8E">
      <w:pPr>
        <w:pStyle w:val="affc"/>
        <w:spacing w:before="240" w:after="240"/>
      </w:pPr>
      <w:r>
        <w:rPr>
          <w:rFonts w:hint="eastAsia"/>
        </w:rPr>
        <w:t>预防调护</w:t>
      </w:r>
    </w:p>
    <w:p w14:paraId="77EA5061" w14:textId="77777777" w:rsidR="005C0479" w:rsidRDefault="004B3D8E">
      <w:pPr>
        <w:pStyle w:val="affffffffe"/>
      </w:pPr>
      <w:r>
        <w:rPr>
          <w:rFonts w:hint="eastAsia"/>
        </w:rPr>
        <w:t>戒烟酒及调节饮食。饮食宜清淡而富于营养，忌嗜食辛辣香燥、肥甘厚味、生冷之品。</w:t>
      </w:r>
    </w:p>
    <w:p w14:paraId="731A873B" w14:textId="77777777" w:rsidR="005C0479" w:rsidRDefault="004B3D8E">
      <w:pPr>
        <w:pStyle w:val="affffffffe"/>
      </w:pPr>
      <w:r>
        <w:rPr>
          <w:rFonts w:hint="eastAsia"/>
        </w:rPr>
        <w:t>注意气候变化，防寒保暖。</w:t>
      </w:r>
    </w:p>
    <w:p w14:paraId="5BC2D526" w14:textId="77777777" w:rsidR="005C0479" w:rsidRDefault="004B3D8E">
      <w:pPr>
        <w:pStyle w:val="affffffffe"/>
      </w:pPr>
      <w:r>
        <w:rPr>
          <w:rFonts w:hint="eastAsia"/>
        </w:rPr>
        <w:t>避免接触刺激性气体及有害粉尘。</w:t>
      </w:r>
    </w:p>
    <w:p w14:paraId="5C77F03D" w14:textId="77777777" w:rsidR="005C0479" w:rsidRDefault="004B3D8E">
      <w:pPr>
        <w:pStyle w:val="affffffffe"/>
      </w:pPr>
      <w:r>
        <w:rPr>
          <w:rFonts w:hint="eastAsia"/>
        </w:rPr>
        <w:t>调摄情志，为患者形体功能康复营造健康心理环境。</w:t>
      </w:r>
    </w:p>
    <w:p w14:paraId="00484169" w14:textId="77777777" w:rsidR="005C0479" w:rsidRDefault="004B3D8E">
      <w:pPr>
        <w:pStyle w:val="affffffffe"/>
      </w:pPr>
      <w:r>
        <w:rPr>
          <w:rFonts w:hint="eastAsia"/>
        </w:rPr>
        <w:t>根据自身情况开展中医传统运动，如八段锦、太极拳、五禽戏等，增加活动耐量。</w:t>
      </w:r>
    </w:p>
    <w:p w14:paraId="3FF84125" w14:textId="77777777" w:rsidR="005C0479" w:rsidRDefault="005C0479">
      <w:pPr>
        <w:pStyle w:val="afffff5"/>
        <w:ind w:firstLine="420"/>
      </w:pPr>
    </w:p>
    <w:p w14:paraId="31E7F3D2" w14:textId="77777777" w:rsidR="005C0479" w:rsidRDefault="005C0479">
      <w:pPr>
        <w:pStyle w:val="afffff5"/>
        <w:ind w:firstLine="420"/>
        <w:sectPr w:rsidR="005C0479" w:rsidSect="00732759">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44" w:name="BookMark6"/>
      <w:bookmarkEnd w:id="22"/>
    </w:p>
    <w:p w14:paraId="2A818ECA" w14:textId="77777777" w:rsidR="005C0479" w:rsidRDefault="004B3D8E">
      <w:pPr>
        <w:pStyle w:val="afffffc"/>
        <w:spacing w:after="120"/>
      </w:pPr>
      <w:r>
        <w:rPr>
          <w:rFonts w:hint="eastAsia"/>
          <w:spacing w:val="105"/>
        </w:rPr>
        <w:lastRenderedPageBreak/>
        <w:t>参考文</w:t>
      </w:r>
      <w:r>
        <w:rPr>
          <w:rFonts w:hint="eastAsia"/>
        </w:rPr>
        <w:t>献</w:t>
      </w:r>
    </w:p>
    <w:p w14:paraId="474FAA82" w14:textId="765B0E04" w:rsidR="005C0479" w:rsidRPr="007A3F62" w:rsidRDefault="004B3D8E" w:rsidP="004003B1">
      <w:pPr>
        <w:pStyle w:val="afffff5"/>
        <w:wordWrap w:val="0"/>
        <w:adjustRightInd w:val="0"/>
        <w:snapToGrid w:val="0"/>
        <w:ind w:firstLine="420"/>
        <w:jc w:val="left"/>
        <w:rPr>
          <w:szCs w:val="21"/>
        </w:rPr>
      </w:pPr>
      <w:r w:rsidRPr="007A3F62">
        <w:rPr>
          <w:rFonts w:hint="eastAsia"/>
          <w:szCs w:val="21"/>
        </w:rPr>
        <w:t xml:space="preserve">[1] </w:t>
      </w:r>
      <w:r w:rsidR="00407C38">
        <w:rPr>
          <w:szCs w:val="21"/>
        </w:rPr>
        <w:t xml:space="preserve"> </w:t>
      </w:r>
      <w:r w:rsidRPr="007A3F62">
        <w:rPr>
          <w:rFonts w:hint="eastAsia"/>
          <w:szCs w:val="21"/>
        </w:rPr>
        <w:t>GB/T16751.1—2023中医临床诊疗术语第1部分：疾病</w:t>
      </w:r>
      <w:r w:rsidR="004003B1">
        <w:rPr>
          <w:rFonts w:hint="eastAsia"/>
          <w:szCs w:val="21"/>
        </w:rPr>
        <w:t>[</w:t>
      </w:r>
      <w:r w:rsidR="004003B1">
        <w:rPr>
          <w:szCs w:val="21"/>
        </w:rPr>
        <w:t>S</w:t>
      </w:r>
      <w:r w:rsidR="004003B1">
        <w:rPr>
          <w:rFonts w:hint="eastAsia"/>
          <w:szCs w:val="21"/>
        </w:rPr>
        <w:t>]</w:t>
      </w:r>
      <w:r w:rsidR="004003B1">
        <w:rPr>
          <w:szCs w:val="21"/>
        </w:rPr>
        <w:t>.</w:t>
      </w:r>
    </w:p>
    <w:p w14:paraId="564D0FDF" w14:textId="526B6238" w:rsidR="005C0479" w:rsidRPr="007A3F62" w:rsidRDefault="004B3D8E" w:rsidP="004003B1">
      <w:pPr>
        <w:pStyle w:val="afffff5"/>
        <w:wordWrap w:val="0"/>
        <w:adjustRightInd w:val="0"/>
        <w:snapToGrid w:val="0"/>
        <w:ind w:firstLine="420"/>
        <w:jc w:val="left"/>
        <w:rPr>
          <w:szCs w:val="21"/>
        </w:rPr>
      </w:pPr>
      <w:r w:rsidRPr="007A3F62">
        <w:rPr>
          <w:rFonts w:hint="eastAsia"/>
          <w:szCs w:val="21"/>
        </w:rPr>
        <w:t>[2]</w:t>
      </w:r>
      <w:r w:rsidR="004003B1" w:rsidRPr="007A3F62">
        <w:rPr>
          <w:rFonts w:hint="eastAsia"/>
          <w:szCs w:val="21"/>
        </w:rPr>
        <w:t xml:space="preserve"> </w:t>
      </w:r>
      <w:r w:rsidR="004003B1">
        <w:rPr>
          <w:szCs w:val="21"/>
        </w:rPr>
        <w:t xml:space="preserve"> </w:t>
      </w:r>
      <w:r w:rsidRPr="007A3F62">
        <w:rPr>
          <w:rFonts w:hint="eastAsia"/>
          <w:szCs w:val="21"/>
        </w:rPr>
        <w:t>血府逐瘀汤合瓜蒌薤白半夏汤辅治痰瘀互结型胸痹临床观察（期刊）实用中医药杂志2023(03)1004-2814（2023）03-0546-03</w:t>
      </w:r>
    </w:p>
    <w:p w14:paraId="6566C543" w14:textId="2DC4FFE5" w:rsidR="005C0479" w:rsidRPr="007A3F62" w:rsidRDefault="004B3D8E" w:rsidP="004003B1">
      <w:pPr>
        <w:pStyle w:val="afffff5"/>
        <w:wordWrap w:val="0"/>
        <w:adjustRightInd w:val="0"/>
        <w:snapToGrid w:val="0"/>
        <w:ind w:firstLine="420"/>
        <w:jc w:val="left"/>
        <w:rPr>
          <w:szCs w:val="21"/>
        </w:rPr>
      </w:pPr>
      <w:r w:rsidRPr="007A3F62">
        <w:rPr>
          <w:rFonts w:hint="eastAsia"/>
          <w:szCs w:val="21"/>
        </w:rPr>
        <w:t>[3]</w:t>
      </w:r>
      <w:r w:rsidR="004003B1" w:rsidRPr="007A3F62">
        <w:rPr>
          <w:rFonts w:hint="eastAsia"/>
          <w:szCs w:val="21"/>
        </w:rPr>
        <w:t xml:space="preserve"> </w:t>
      </w:r>
      <w:r w:rsidR="004003B1">
        <w:rPr>
          <w:szCs w:val="21"/>
        </w:rPr>
        <w:t xml:space="preserve"> </w:t>
      </w:r>
      <w:r w:rsidRPr="007A3F62">
        <w:rPr>
          <w:rFonts w:hint="eastAsia"/>
          <w:szCs w:val="21"/>
        </w:rPr>
        <w:t>枳实薤白桂枝汤合小陷胸汤治疗痰热内阻型稳定型心绞痛的临床观察10.27127/d.cnki.ghlzu.2020.000018</w:t>
      </w:r>
    </w:p>
    <w:p w14:paraId="32AA80B8" w14:textId="710F3077" w:rsidR="005C0479" w:rsidRPr="007A3F62" w:rsidRDefault="004B3D8E" w:rsidP="004003B1">
      <w:pPr>
        <w:pStyle w:val="afffff5"/>
        <w:wordWrap w:val="0"/>
        <w:adjustRightInd w:val="0"/>
        <w:snapToGrid w:val="0"/>
        <w:ind w:firstLine="420"/>
        <w:jc w:val="left"/>
        <w:rPr>
          <w:szCs w:val="21"/>
        </w:rPr>
      </w:pPr>
      <w:r w:rsidRPr="007A3F62">
        <w:rPr>
          <w:rFonts w:hint="eastAsia"/>
          <w:szCs w:val="21"/>
        </w:rPr>
        <w:t>[4]</w:t>
      </w:r>
      <w:r w:rsidR="004003B1" w:rsidRPr="007A3F62">
        <w:rPr>
          <w:rFonts w:hint="eastAsia"/>
          <w:szCs w:val="21"/>
        </w:rPr>
        <w:t xml:space="preserve"> </w:t>
      </w:r>
      <w:r w:rsidR="004003B1">
        <w:rPr>
          <w:szCs w:val="21"/>
        </w:rPr>
        <w:t xml:space="preserve"> </w:t>
      </w:r>
      <w:r w:rsidRPr="007A3F62">
        <w:rPr>
          <w:rFonts w:hint="eastAsia"/>
          <w:szCs w:val="21"/>
        </w:rPr>
        <w:t>六味地黄汤加减治疗肝肾阴虚型高血压眩晕患者的效果（期刊）名医2023(08)1008－8849(2018)01－0027－04</w:t>
      </w:r>
    </w:p>
    <w:p w14:paraId="5218E377" w14:textId="2ED99FA9" w:rsidR="005C0479" w:rsidRPr="007A3F62" w:rsidRDefault="004B3D8E" w:rsidP="004003B1">
      <w:pPr>
        <w:pStyle w:val="afffff5"/>
        <w:wordWrap w:val="0"/>
        <w:adjustRightInd w:val="0"/>
        <w:snapToGrid w:val="0"/>
        <w:ind w:firstLine="420"/>
        <w:jc w:val="left"/>
        <w:rPr>
          <w:szCs w:val="21"/>
        </w:rPr>
      </w:pPr>
      <w:r w:rsidRPr="007A3F62">
        <w:rPr>
          <w:rFonts w:hint="eastAsia"/>
          <w:szCs w:val="21"/>
        </w:rPr>
        <w:t>[5]</w:t>
      </w:r>
      <w:r w:rsidR="004003B1" w:rsidRPr="007A3F62">
        <w:rPr>
          <w:rFonts w:hint="eastAsia"/>
          <w:szCs w:val="21"/>
        </w:rPr>
        <w:t xml:space="preserve"> </w:t>
      </w:r>
      <w:r w:rsidR="004003B1">
        <w:rPr>
          <w:szCs w:val="21"/>
        </w:rPr>
        <w:t xml:space="preserve"> </w:t>
      </w:r>
      <w:r w:rsidRPr="007A3F62">
        <w:rPr>
          <w:rFonts w:hint="eastAsia"/>
          <w:szCs w:val="21"/>
        </w:rPr>
        <w:t>双阳宣痹汤治疗脾肾阳虚型不稳定型心绞痛疗效观察（期刊）现代中西医结合杂志2018(01)1008－8849(2018)01－0027－04</w:t>
      </w:r>
    </w:p>
    <w:p w14:paraId="1FDB3728" w14:textId="5AA0B6B5" w:rsidR="005C0479" w:rsidRPr="007A3F62" w:rsidRDefault="004B3D8E" w:rsidP="004003B1">
      <w:pPr>
        <w:pStyle w:val="afffff5"/>
        <w:wordWrap w:val="0"/>
        <w:adjustRightInd w:val="0"/>
        <w:snapToGrid w:val="0"/>
        <w:ind w:firstLine="420"/>
        <w:jc w:val="left"/>
        <w:rPr>
          <w:szCs w:val="21"/>
        </w:rPr>
      </w:pPr>
      <w:r w:rsidRPr="007A3F62">
        <w:rPr>
          <w:rFonts w:hint="eastAsia"/>
          <w:szCs w:val="21"/>
        </w:rPr>
        <w:t>[6]</w:t>
      </w:r>
      <w:r w:rsidR="004003B1" w:rsidRPr="007A3F62">
        <w:rPr>
          <w:rFonts w:hint="eastAsia"/>
          <w:szCs w:val="21"/>
        </w:rPr>
        <w:t xml:space="preserve"> </w:t>
      </w:r>
      <w:r w:rsidR="004003B1">
        <w:rPr>
          <w:szCs w:val="21"/>
        </w:rPr>
        <w:t xml:space="preserve"> </w:t>
      </w:r>
      <w:r w:rsidRPr="007A3F62">
        <w:rPr>
          <w:rFonts w:hint="eastAsia"/>
          <w:szCs w:val="21"/>
        </w:rPr>
        <w:t>甘露消毒丹治疗湿热型高血压病的临床经验（期刊）中西医结合心脑血管病杂志2023(07)</w:t>
      </w:r>
    </w:p>
    <w:p w14:paraId="37DFB4BA" w14:textId="7BD71BEC" w:rsidR="005C0479" w:rsidRPr="007A3F62" w:rsidRDefault="004B3D8E" w:rsidP="004003B1">
      <w:pPr>
        <w:pStyle w:val="afffff5"/>
        <w:wordWrap w:val="0"/>
        <w:adjustRightInd w:val="0"/>
        <w:snapToGrid w:val="0"/>
        <w:ind w:firstLine="420"/>
        <w:jc w:val="left"/>
        <w:rPr>
          <w:szCs w:val="21"/>
        </w:rPr>
      </w:pPr>
      <w:r w:rsidRPr="007A3F62">
        <w:rPr>
          <w:rFonts w:hint="eastAsia"/>
          <w:szCs w:val="21"/>
        </w:rPr>
        <w:t>[7]</w:t>
      </w:r>
      <w:r w:rsidR="004003B1" w:rsidRPr="007A3F62">
        <w:rPr>
          <w:rFonts w:hint="eastAsia"/>
          <w:szCs w:val="21"/>
        </w:rPr>
        <w:t xml:space="preserve"> </w:t>
      </w:r>
      <w:r w:rsidR="004003B1">
        <w:rPr>
          <w:szCs w:val="21"/>
        </w:rPr>
        <w:t xml:space="preserve"> </w:t>
      </w:r>
      <w:r w:rsidRPr="007A3F62">
        <w:rPr>
          <w:rFonts w:hint="eastAsia"/>
          <w:szCs w:val="21"/>
        </w:rPr>
        <w:t>温胆汤治疗缺血性中风病风痰火亢证30例（期刊）中国中医药现代远程教育2019(11)1672-2779（2019）-11-0075-03</w:t>
      </w:r>
    </w:p>
    <w:p w14:paraId="5400782E" w14:textId="5203FBB7" w:rsidR="005C0479" w:rsidRPr="007A3F62" w:rsidRDefault="004B3D8E" w:rsidP="004003B1">
      <w:pPr>
        <w:pStyle w:val="afffff5"/>
        <w:wordWrap w:val="0"/>
        <w:adjustRightInd w:val="0"/>
        <w:snapToGrid w:val="0"/>
        <w:ind w:firstLine="420"/>
        <w:jc w:val="left"/>
        <w:rPr>
          <w:szCs w:val="21"/>
        </w:rPr>
      </w:pPr>
      <w:r w:rsidRPr="007A3F62">
        <w:rPr>
          <w:rFonts w:hint="eastAsia"/>
          <w:szCs w:val="21"/>
        </w:rPr>
        <w:t>[8]</w:t>
      </w:r>
      <w:r w:rsidR="004003B1" w:rsidRPr="007A3F62">
        <w:rPr>
          <w:rFonts w:hint="eastAsia"/>
          <w:szCs w:val="21"/>
        </w:rPr>
        <w:t xml:space="preserve"> </w:t>
      </w:r>
      <w:r w:rsidR="004003B1">
        <w:rPr>
          <w:szCs w:val="21"/>
        </w:rPr>
        <w:t xml:space="preserve"> </w:t>
      </w:r>
      <w:r w:rsidRPr="007A3F62">
        <w:rPr>
          <w:rFonts w:hint="eastAsia"/>
          <w:szCs w:val="21"/>
        </w:rPr>
        <w:t>李文杰教授从肝郁脾虚论治不稳定型心绞痛的临床疗效研究（学位论文）辽宁中医药大学202410.27213/d.cnki.glnzc.2024.000477</w:t>
      </w:r>
    </w:p>
    <w:p w14:paraId="310F7186" w14:textId="263F0F4A" w:rsidR="005C0479" w:rsidRPr="007A3F62" w:rsidRDefault="004B3D8E" w:rsidP="004003B1">
      <w:pPr>
        <w:pStyle w:val="afffff5"/>
        <w:wordWrap w:val="0"/>
        <w:adjustRightInd w:val="0"/>
        <w:snapToGrid w:val="0"/>
        <w:ind w:firstLine="420"/>
        <w:jc w:val="left"/>
        <w:rPr>
          <w:szCs w:val="21"/>
        </w:rPr>
      </w:pPr>
      <w:r w:rsidRPr="007A3F62">
        <w:rPr>
          <w:rFonts w:hint="eastAsia"/>
          <w:szCs w:val="21"/>
        </w:rPr>
        <w:t>[9]</w:t>
      </w:r>
      <w:r w:rsidR="004003B1" w:rsidRPr="007A3F62">
        <w:rPr>
          <w:rFonts w:hint="eastAsia"/>
          <w:szCs w:val="21"/>
        </w:rPr>
        <w:t xml:space="preserve"> </w:t>
      </w:r>
      <w:r w:rsidR="004003B1">
        <w:rPr>
          <w:szCs w:val="21"/>
        </w:rPr>
        <w:t xml:space="preserve"> </w:t>
      </w:r>
      <w:r w:rsidRPr="007A3F62">
        <w:rPr>
          <w:rFonts w:hint="eastAsia"/>
          <w:szCs w:val="21"/>
        </w:rPr>
        <w:t>冠心病稳定期常见脾胃证候及其行为生活方式影响因素研究（学位论文）中国中医科学202110.27658/d.cnki.gzzyy.2021.000048</w:t>
      </w:r>
    </w:p>
    <w:p w14:paraId="38830257" w14:textId="1B473052" w:rsidR="005C0479" w:rsidRPr="007A3F62" w:rsidRDefault="004B3D8E" w:rsidP="004003B1">
      <w:pPr>
        <w:pStyle w:val="afffff5"/>
        <w:wordWrap w:val="0"/>
        <w:adjustRightInd w:val="0"/>
        <w:snapToGrid w:val="0"/>
        <w:ind w:firstLine="420"/>
        <w:jc w:val="left"/>
        <w:rPr>
          <w:szCs w:val="21"/>
        </w:rPr>
      </w:pPr>
      <w:r w:rsidRPr="007A3F62">
        <w:rPr>
          <w:rFonts w:hint="eastAsia"/>
          <w:szCs w:val="21"/>
        </w:rPr>
        <w:t>[10]</w:t>
      </w:r>
      <w:r w:rsidR="004003B1" w:rsidRPr="007A3F62">
        <w:rPr>
          <w:rFonts w:hint="eastAsia"/>
          <w:szCs w:val="21"/>
        </w:rPr>
        <w:t xml:space="preserve"> </w:t>
      </w:r>
      <w:r w:rsidR="004003B1">
        <w:rPr>
          <w:szCs w:val="21"/>
        </w:rPr>
        <w:t xml:space="preserve"> </w:t>
      </w:r>
      <w:r w:rsidRPr="007A3F62">
        <w:rPr>
          <w:rFonts w:hint="eastAsia"/>
          <w:szCs w:val="21"/>
        </w:rPr>
        <w:t>柴栀定痛汤治疗湿热型紧张型头痛临床疗效观察（学位论文）山东中医药大学202210.27282/d.cnki.gsdzu.2022.000462</w:t>
      </w:r>
    </w:p>
    <w:p w14:paraId="14FD8339" w14:textId="2F934E3D" w:rsidR="005C0479" w:rsidRPr="007A3F62" w:rsidRDefault="004B3D8E" w:rsidP="004003B1">
      <w:pPr>
        <w:pStyle w:val="afffff5"/>
        <w:wordWrap w:val="0"/>
        <w:adjustRightInd w:val="0"/>
        <w:snapToGrid w:val="0"/>
        <w:ind w:firstLine="420"/>
        <w:jc w:val="left"/>
        <w:rPr>
          <w:szCs w:val="21"/>
        </w:rPr>
      </w:pPr>
      <w:r w:rsidRPr="007A3F62">
        <w:rPr>
          <w:rFonts w:hint="eastAsia"/>
          <w:szCs w:val="21"/>
        </w:rPr>
        <w:t>[11]</w:t>
      </w:r>
      <w:r w:rsidR="004003B1" w:rsidRPr="007A3F62">
        <w:rPr>
          <w:rFonts w:hint="eastAsia"/>
          <w:szCs w:val="21"/>
        </w:rPr>
        <w:t xml:space="preserve"> </w:t>
      </w:r>
      <w:r w:rsidR="004003B1">
        <w:rPr>
          <w:szCs w:val="21"/>
        </w:rPr>
        <w:t xml:space="preserve"> </w:t>
      </w:r>
      <w:r w:rsidRPr="007A3F62">
        <w:rPr>
          <w:rFonts w:hint="eastAsia"/>
          <w:szCs w:val="21"/>
        </w:rPr>
        <w:t>苏文全,杜雅薇,吴崇明,等.颈动脉狭窄中医诊疗指南（2024版）[J].中医杂志,2025,66(02)</w:t>
      </w:r>
      <w:r w:rsidR="004F6BA3">
        <w:rPr>
          <w:rFonts w:hint="eastAsia"/>
          <w:szCs w:val="21"/>
        </w:rPr>
        <w:t>:</w:t>
      </w:r>
      <w:r w:rsidR="004003B1">
        <w:rPr>
          <w:rFonts w:hint="eastAsia"/>
          <w:szCs w:val="21"/>
        </w:rPr>
        <w:t>209-216</w:t>
      </w:r>
    </w:p>
    <w:p w14:paraId="5C9FDD59" w14:textId="432C7BCC" w:rsidR="005C0479" w:rsidRPr="007A3F62" w:rsidRDefault="004B3D8E" w:rsidP="004003B1">
      <w:pPr>
        <w:pStyle w:val="afffff5"/>
        <w:wordWrap w:val="0"/>
        <w:adjustRightInd w:val="0"/>
        <w:snapToGrid w:val="0"/>
        <w:ind w:firstLine="420"/>
        <w:jc w:val="left"/>
        <w:rPr>
          <w:szCs w:val="21"/>
        </w:rPr>
      </w:pPr>
      <w:r w:rsidRPr="007A3F62">
        <w:rPr>
          <w:rFonts w:hint="eastAsia"/>
          <w:szCs w:val="21"/>
        </w:rPr>
        <w:t>[12]</w:t>
      </w:r>
      <w:r w:rsidR="004003B1" w:rsidRPr="007A3F62">
        <w:rPr>
          <w:rFonts w:hint="eastAsia"/>
          <w:szCs w:val="21"/>
        </w:rPr>
        <w:t xml:space="preserve"> </w:t>
      </w:r>
      <w:r w:rsidR="004003B1">
        <w:rPr>
          <w:szCs w:val="21"/>
        </w:rPr>
        <w:t xml:space="preserve"> </w:t>
      </w:r>
      <w:r w:rsidRPr="007A3F62">
        <w:rPr>
          <w:rFonts w:hint="eastAsia"/>
          <w:szCs w:val="21"/>
        </w:rPr>
        <w:t>张德恩,王丽萍,赵松伟.针刺结合鳖甲煎丸治疗糖尿病动脉粥样硬化的研究[J/OL].成都医学院学报,1-8[2025-08-19].https</w:t>
      </w:r>
      <w:r w:rsidR="004F6BA3">
        <w:rPr>
          <w:rFonts w:hint="eastAsia"/>
          <w:szCs w:val="21"/>
        </w:rPr>
        <w:t>:</w:t>
      </w:r>
      <w:r w:rsidRPr="007A3F62">
        <w:rPr>
          <w:rFonts w:hint="eastAsia"/>
          <w:szCs w:val="21"/>
        </w:rPr>
        <w:t>//link.cnki.net/urlid/51.1705.R.20250627.1603.002.</w:t>
      </w:r>
    </w:p>
    <w:p w14:paraId="7BFB8FA5" w14:textId="59D1C816" w:rsidR="005C0479" w:rsidRPr="007A3F62" w:rsidRDefault="004B3D8E" w:rsidP="004003B1">
      <w:pPr>
        <w:pStyle w:val="afffff5"/>
        <w:wordWrap w:val="0"/>
        <w:adjustRightInd w:val="0"/>
        <w:snapToGrid w:val="0"/>
        <w:ind w:firstLine="420"/>
        <w:jc w:val="left"/>
        <w:rPr>
          <w:szCs w:val="21"/>
        </w:rPr>
      </w:pPr>
      <w:r w:rsidRPr="007A3F62">
        <w:rPr>
          <w:rFonts w:hint="eastAsia"/>
          <w:szCs w:val="21"/>
        </w:rPr>
        <w:t>[13]</w:t>
      </w:r>
      <w:r w:rsidR="004003B1" w:rsidRPr="007A3F62">
        <w:rPr>
          <w:rFonts w:hint="eastAsia"/>
          <w:szCs w:val="21"/>
        </w:rPr>
        <w:t xml:space="preserve"> </w:t>
      </w:r>
      <w:r w:rsidR="004003B1">
        <w:rPr>
          <w:szCs w:val="21"/>
        </w:rPr>
        <w:t xml:space="preserve"> </w:t>
      </w:r>
      <w:r w:rsidRPr="007A3F62">
        <w:rPr>
          <w:rFonts w:hint="eastAsia"/>
          <w:szCs w:val="21"/>
        </w:rPr>
        <w:t>李艳芬,庄礼兴,朱晓平.穴位埋线治疗高脂血症的临床研究[J].辽宁中医杂志,2011,38(01)</w:t>
      </w:r>
      <w:r w:rsidR="004F6BA3">
        <w:rPr>
          <w:rFonts w:hint="eastAsia"/>
          <w:szCs w:val="21"/>
        </w:rPr>
        <w:t>:</w:t>
      </w:r>
      <w:r w:rsidR="004003B1">
        <w:rPr>
          <w:rFonts w:hint="eastAsia"/>
          <w:szCs w:val="21"/>
        </w:rPr>
        <w:t>142-146.</w:t>
      </w:r>
    </w:p>
    <w:p w14:paraId="7CC2B7DB" w14:textId="39C75219" w:rsidR="005C0479" w:rsidRPr="007A3F62" w:rsidRDefault="004B3D8E" w:rsidP="004003B1">
      <w:pPr>
        <w:pStyle w:val="afffff5"/>
        <w:wordWrap w:val="0"/>
        <w:adjustRightInd w:val="0"/>
        <w:snapToGrid w:val="0"/>
        <w:ind w:firstLine="420"/>
        <w:jc w:val="left"/>
        <w:rPr>
          <w:szCs w:val="21"/>
        </w:rPr>
      </w:pPr>
      <w:r w:rsidRPr="007A3F62">
        <w:rPr>
          <w:rFonts w:hint="eastAsia"/>
          <w:szCs w:val="21"/>
        </w:rPr>
        <w:t>[14]</w:t>
      </w:r>
      <w:r w:rsidR="004003B1" w:rsidRPr="007A3F62">
        <w:rPr>
          <w:rFonts w:hint="eastAsia"/>
          <w:szCs w:val="21"/>
        </w:rPr>
        <w:t xml:space="preserve"> </w:t>
      </w:r>
      <w:r w:rsidR="004003B1">
        <w:rPr>
          <w:szCs w:val="21"/>
        </w:rPr>
        <w:t xml:space="preserve"> </w:t>
      </w:r>
      <w:r w:rsidRPr="007A3F62">
        <w:rPr>
          <w:rFonts w:hint="eastAsia"/>
          <w:szCs w:val="21"/>
        </w:rPr>
        <w:t>林娜,聂阿丽.穴位埋线疗法治疗颈动脉不稳定性斑块疗效观察[J].中医临床研究,2020,12(12)</w:t>
      </w:r>
      <w:r w:rsidR="004F6BA3">
        <w:rPr>
          <w:rFonts w:hint="eastAsia"/>
          <w:szCs w:val="21"/>
        </w:rPr>
        <w:t>:</w:t>
      </w:r>
      <w:r w:rsidRPr="007A3F62">
        <w:rPr>
          <w:rFonts w:hint="eastAsia"/>
          <w:szCs w:val="21"/>
        </w:rPr>
        <w:t>110-112.</w:t>
      </w:r>
    </w:p>
    <w:p w14:paraId="551443C5" w14:textId="324E2077" w:rsidR="005C0479" w:rsidRPr="007A3F62" w:rsidRDefault="004B3D8E" w:rsidP="004003B1">
      <w:pPr>
        <w:pStyle w:val="afffff5"/>
        <w:wordWrap w:val="0"/>
        <w:adjustRightInd w:val="0"/>
        <w:snapToGrid w:val="0"/>
        <w:ind w:firstLine="420"/>
        <w:jc w:val="left"/>
        <w:rPr>
          <w:szCs w:val="21"/>
        </w:rPr>
      </w:pPr>
      <w:r w:rsidRPr="007A3F62">
        <w:rPr>
          <w:rFonts w:hint="eastAsia"/>
          <w:szCs w:val="21"/>
        </w:rPr>
        <w:t>[15]</w:t>
      </w:r>
      <w:r w:rsidR="004003B1" w:rsidRPr="007A3F62">
        <w:rPr>
          <w:rFonts w:hint="eastAsia"/>
          <w:szCs w:val="21"/>
        </w:rPr>
        <w:t xml:space="preserve"> </w:t>
      </w:r>
      <w:r w:rsidR="004003B1">
        <w:rPr>
          <w:szCs w:val="21"/>
        </w:rPr>
        <w:t xml:space="preserve"> </w:t>
      </w:r>
      <w:r w:rsidRPr="007A3F62">
        <w:rPr>
          <w:rFonts w:hint="eastAsia"/>
          <w:szCs w:val="21"/>
        </w:rPr>
        <w:t>薛凯阳,罗红燕,卢筱潇,等.隔药饼灸辅助治疗痰瘀互结型颈动脉粥样硬化的临床观察[C]//中国针灸学会.2024中国针灸学会年会论文集.贵州中医药大学针灸推拿学院</w:t>
      </w:r>
      <w:r w:rsidR="001935D5" w:rsidRPr="007A3F62">
        <w:rPr>
          <w:rFonts w:hint="eastAsia"/>
          <w:szCs w:val="21"/>
        </w:rPr>
        <w:t>；</w:t>
      </w:r>
      <w:r w:rsidRPr="007A3F62">
        <w:rPr>
          <w:rFonts w:hint="eastAsia"/>
          <w:szCs w:val="21"/>
        </w:rPr>
        <w:t>绵阳市中医院康复科</w:t>
      </w:r>
      <w:r w:rsidR="001935D5" w:rsidRPr="007A3F62">
        <w:rPr>
          <w:rFonts w:hint="eastAsia"/>
          <w:szCs w:val="21"/>
        </w:rPr>
        <w:t>；</w:t>
      </w:r>
      <w:r w:rsidRPr="007A3F62">
        <w:rPr>
          <w:rFonts w:hint="eastAsia"/>
          <w:szCs w:val="21"/>
        </w:rPr>
        <w:t>贵州中医药大学第一附属医院针灸科</w:t>
      </w:r>
      <w:r w:rsidR="001935D5" w:rsidRPr="007A3F62">
        <w:rPr>
          <w:rFonts w:hint="eastAsia"/>
          <w:szCs w:val="21"/>
        </w:rPr>
        <w:t>；</w:t>
      </w:r>
      <w:r w:rsidRPr="007A3F62">
        <w:rPr>
          <w:rFonts w:hint="eastAsia"/>
          <w:szCs w:val="21"/>
        </w:rPr>
        <w:t>贵州中医药大学第二附属医院心血管内科</w:t>
      </w:r>
      <w:r w:rsidR="001935D5" w:rsidRPr="007A3F62">
        <w:rPr>
          <w:rFonts w:hint="eastAsia"/>
          <w:szCs w:val="21"/>
        </w:rPr>
        <w:t>；</w:t>
      </w:r>
      <w:r w:rsidRPr="007A3F62">
        <w:rPr>
          <w:rFonts w:hint="eastAsia"/>
          <w:szCs w:val="21"/>
        </w:rPr>
        <w:t>,2024</w:t>
      </w:r>
      <w:r w:rsidR="004F6BA3">
        <w:rPr>
          <w:rFonts w:hint="eastAsia"/>
          <w:szCs w:val="21"/>
        </w:rPr>
        <w:t>:</w:t>
      </w:r>
      <w:r w:rsidRPr="007A3F62">
        <w:rPr>
          <w:rFonts w:hint="eastAsia"/>
          <w:szCs w:val="21"/>
        </w:rPr>
        <w:t>290-295.</w:t>
      </w:r>
    </w:p>
    <w:p w14:paraId="0578B61C" w14:textId="4C5FDC46" w:rsidR="005C0479" w:rsidRPr="007A3F62" w:rsidRDefault="004B3D8E" w:rsidP="004003B1">
      <w:pPr>
        <w:widowControl/>
        <w:wordWrap w:val="0"/>
        <w:snapToGrid w:val="0"/>
        <w:spacing w:line="240" w:lineRule="auto"/>
        <w:ind w:firstLineChars="200" w:firstLine="420"/>
        <w:jc w:val="left"/>
        <w:rPr>
          <w:rFonts w:ascii="宋体" w:hAnsi="宋体" w:cs="宋体"/>
          <w:color w:val="231F20"/>
          <w:kern w:val="0"/>
          <w:lang w:bidi="ar"/>
        </w:rPr>
      </w:pPr>
      <w:r w:rsidRPr="007A3F62">
        <w:rPr>
          <w:rFonts w:ascii="宋体" w:hAnsi="宋体" w:cs="宋体"/>
          <w:color w:val="231F20"/>
          <w:kern w:val="0"/>
          <w:lang w:bidi="ar"/>
        </w:rPr>
        <w:t>[</w:t>
      </w:r>
      <w:r w:rsidRPr="007A3F62">
        <w:rPr>
          <w:rFonts w:ascii="宋体" w:hAnsi="宋体" w:cs="宋体" w:hint="eastAsia"/>
          <w:color w:val="231F20"/>
          <w:kern w:val="0"/>
          <w:lang w:bidi="ar"/>
        </w:rPr>
        <w:t>16</w:t>
      </w:r>
      <w:r w:rsidRPr="007A3F62">
        <w:rPr>
          <w:rFonts w:ascii="宋体" w:hAnsi="宋体" w:cs="宋体"/>
          <w:color w:val="231F20"/>
          <w:kern w:val="0"/>
          <w:lang w:bidi="ar"/>
        </w:rPr>
        <w:t>]</w:t>
      </w:r>
      <w:r w:rsidR="004003B1" w:rsidRPr="007A3F62">
        <w:rPr>
          <w:rFonts w:hint="eastAsia"/>
        </w:rPr>
        <w:t xml:space="preserve"> </w:t>
      </w:r>
      <w:r w:rsidR="004003B1">
        <w:t xml:space="preserve"> </w:t>
      </w:r>
      <w:r w:rsidRPr="007A3F62">
        <w:rPr>
          <w:rFonts w:ascii="宋体" w:hAnsi="宋体" w:cs="宋体"/>
          <w:color w:val="231F20"/>
          <w:kern w:val="0"/>
          <w:lang w:bidi="ar"/>
        </w:rPr>
        <w:t>车琳,戴翠莲,刘伟静,等.心脏康复分级诊疗中国专家共识[J].中国介入心脏病学杂志,2022,30(08)</w:t>
      </w:r>
      <w:r w:rsidR="004F6BA3">
        <w:rPr>
          <w:rFonts w:ascii="宋体" w:hAnsi="宋体" w:cs="宋体"/>
          <w:color w:val="231F20"/>
          <w:kern w:val="0"/>
          <w:lang w:bidi="ar"/>
        </w:rPr>
        <w:t>:</w:t>
      </w:r>
      <w:r w:rsidRPr="007A3F62">
        <w:rPr>
          <w:rFonts w:ascii="宋体" w:hAnsi="宋体" w:cs="宋体"/>
          <w:color w:val="231F20"/>
          <w:kern w:val="0"/>
          <w:lang w:bidi="ar"/>
        </w:rPr>
        <w:t>561-572.</w:t>
      </w:r>
    </w:p>
    <w:p w14:paraId="02EF05F9" w14:textId="4631E8D7" w:rsidR="005C0479" w:rsidRPr="007A3F62" w:rsidRDefault="004B3D8E" w:rsidP="004003B1">
      <w:pPr>
        <w:wordWrap w:val="0"/>
        <w:snapToGrid w:val="0"/>
        <w:spacing w:line="240" w:lineRule="auto"/>
        <w:ind w:firstLineChars="200" w:firstLine="420"/>
        <w:jc w:val="left"/>
        <w:rPr>
          <w:rFonts w:ascii="宋体" w:hAnsi="宋体" w:cs="宋体"/>
          <w:color w:val="231F20"/>
          <w:kern w:val="0"/>
          <w:lang w:bidi="ar"/>
        </w:rPr>
      </w:pPr>
      <w:r w:rsidRPr="007A3F62">
        <w:rPr>
          <w:rFonts w:ascii="宋体" w:hAnsi="宋体" w:cs="宋体"/>
          <w:color w:val="231F20"/>
          <w:kern w:val="0"/>
          <w:lang w:bidi="ar"/>
        </w:rPr>
        <w:t>[</w:t>
      </w:r>
      <w:r w:rsidRPr="007A3F62">
        <w:rPr>
          <w:rFonts w:ascii="宋体" w:hAnsi="宋体" w:cs="宋体" w:hint="eastAsia"/>
          <w:color w:val="231F20"/>
          <w:kern w:val="0"/>
          <w:lang w:bidi="ar"/>
        </w:rPr>
        <w:t>17</w:t>
      </w:r>
      <w:r w:rsidRPr="007A3F62">
        <w:rPr>
          <w:rFonts w:ascii="宋体" w:hAnsi="宋体" w:cs="宋体"/>
          <w:color w:val="231F20"/>
          <w:kern w:val="0"/>
          <w:lang w:bidi="ar"/>
        </w:rPr>
        <w:t>]</w:t>
      </w:r>
      <w:r w:rsidR="004003B1" w:rsidRPr="007A3F62">
        <w:rPr>
          <w:rFonts w:hint="eastAsia"/>
        </w:rPr>
        <w:t xml:space="preserve"> </w:t>
      </w:r>
      <w:r w:rsidR="004003B1">
        <w:t xml:space="preserve"> </w:t>
      </w:r>
      <w:r w:rsidRPr="007A3F62">
        <w:rPr>
          <w:rFonts w:ascii="宋体" w:hAnsi="宋体" w:cs="宋体"/>
          <w:color w:val="231F20"/>
          <w:kern w:val="0"/>
          <w:lang w:bidi="ar"/>
        </w:rPr>
        <w:t>AACVPR.Guidelinesforcardiacrehabilitationprograms[M].6thed.Champaign</w:t>
      </w:r>
      <w:r w:rsidR="004F6BA3">
        <w:rPr>
          <w:rFonts w:ascii="宋体" w:hAnsi="宋体" w:cs="宋体"/>
          <w:color w:val="231F20"/>
          <w:kern w:val="0"/>
          <w:lang w:bidi="ar"/>
        </w:rPr>
        <w:t>:</w:t>
      </w:r>
      <w:r w:rsidRPr="007A3F62">
        <w:rPr>
          <w:rFonts w:ascii="宋体" w:hAnsi="宋体" w:cs="宋体"/>
          <w:color w:val="231F20"/>
          <w:kern w:val="0"/>
          <w:lang w:bidi="ar"/>
        </w:rPr>
        <w:t>HumanKinetics,2021.</w:t>
      </w:r>
    </w:p>
    <w:p w14:paraId="26C4E4F8" w14:textId="24C6A71F" w:rsidR="005C0479" w:rsidRDefault="00407C38" w:rsidP="004003B1">
      <w:pPr>
        <w:pStyle w:val="afffff5"/>
        <w:wordWrap w:val="0"/>
        <w:adjustRightInd w:val="0"/>
        <w:snapToGrid w:val="0"/>
        <w:ind w:firstLine="420"/>
      </w:pPr>
      <w:r w:rsidRPr="007A3F62">
        <w:rPr>
          <w:rFonts w:hAnsi="宋体" w:cs="宋体"/>
          <w:color w:val="231F20"/>
          <w:lang w:bidi="ar"/>
        </w:rPr>
        <w:t>[</w:t>
      </w:r>
      <w:r w:rsidRPr="007A3F62">
        <w:rPr>
          <w:rFonts w:hAnsi="宋体" w:cs="宋体" w:hint="eastAsia"/>
          <w:color w:val="231F20"/>
          <w:lang w:bidi="ar"/>
        </w:rPr>
        <w:t>1</w:t>
      </w:r>
      <w:r>
        <w:rPr>
          <w:rFonts w:hAnsi="宋体" w:cs="宋体"/>
          <w:color w:val="231F20"/>
          <w:lang w:bidi="ar"/>
        </w:rPr>
        <w:t>8</w:t>
      </w:r>
      <w:r w:rsidRPr="007A3F62">
        <w:rPr>
          <w:rFonts w:hAnsi="宋体" w:cs="宋体"/>
          <w:color w:val="231F20"/>
          <w:lang w:bidi="ar"/>
        </w:rPr>
        <w:t>]</w:t>
      </w:r>
      <w:r w:rsidR="004003B1" w:rsidRPr="007A3F62">
        <w:rPr>
          <w:rFonts w:hint="eastAsia"/>
          <w:szCs w:val="21"/>
        </w:rPr>
        <w:t xml:space="preserve"> </w:t>
      </w:r>
      <w:r w:rsidR="004003B1">
        <w:rPr>
          <w:szCs w:val="21"/>
        </w:rPr>
        <w:t xml:space="preserve"> </w:t>
      </w:r>
      <w:r w:rsidR="00084681" w:rsidRPr="00084681">
        <w:rPr>
          <w:rFonts w:hint="eastAsia"/>
        </w:rPr>
        <w:t>中医非药物疗法第一批操作规范（试行）</w:t>
      </w:r>
      <w:r w:rsidR="004003B1">
        <w:rPr>
          <w:rFonts w:hint="eastAsia"/>
        </w:rPr>
        <w:t>.</w:t>
      </w:r>
      <w:r w:rsidR="00084681" w:rsidRPr="00084681">
        <w:rPr>
          <w:rFonts w:hint="eastAsia"/>
        </w:rPr>
        <w:t>（桂中医药办发〔2020〕47号）</w:t>
      </w:r>
    </w:p>
    <w:p w14:paraId="6A90CAD2" w14:textId="77777777" w:rsidR="005C0479" w:rsidRDefault="005C0479">
      <w:pPr>
        <w:pStyle w:val="afffff5"/>
        <w:ind w:firstLine="420"/>
      </w:pPr>
      <w:bookmarkStart w:id="45" w:name="_GoBack"/>
      <w:bookmarkEnd w:id="45"/>
    </w:p>
    <w:p w14:paraId="4FC1CB21" w14:textId="77777777" w:rsidR="005C0479" w:rsidRDefault="005C0479">
      <w:pPr>
        <w:pStyle w:val="afffff5"/>
        <w:ind w:firstLine="420"/>
      </w:pPr>
    </w:p>
    <w:p w14:paraId="589A9FF5" w14:textId="77777777" w:rsidR="005C0479" w:rsidRDefault="005C0479">
      <w:pPr>
        <w:pStyle w:val="afffff5"/>
        <w:ind w:firstLine="420"/>
      </w:pPr>
    </w:p>
    <w:p w14:paraId="3EF75438" w14:textId="77777777" w:rsidR="005C0479" w:rsidRDefault="005C0479">
      <w:pPr>
        <w:pStyle w:val="afffff5"/>
        <w:ind w:firstLine="420"/>
      </w:pPr>
    </w:p>
    <w:p w14:paraId="3166B67F" w14:textId="77777777" w:rsidR="005C0479" w:rsidRDefault="005C0479">
      <w:pPr>
        <w:pStyle w:val="afffff5"/>
        <w:ind w:firstLine="420"/>
      </w:pPr>
    </w:p>
    <w:p w14:paraId="4C73EAEC" w14:textId="77777777" w:rsidR="005C0479" w:rsidRDefault="004B3D8E">
      <w:pPr>
        <w:pStyle w:val="afffff5"/>
        <w:ind w:firstLineChars="0" w:firstLine="0"/>
        <w:jc w:val="center"/>
      </w:pPr>
      <w:bookmarkStart w:id="46" w:name="BookMark8"/>
      <w:bookmarkEnd w:id="44"/>
      <w:r>
        <w:rPr>
          <w:noProof/>
        </w:rPr>
        <w:drawing>
          <wp:inline distT="0" distB="0" distL="0" distR="0" wp14:anchorId="2BBC3007" wp14:editId="6D8B4D8A">
            <wp:extent cx="1485900" cy="317500"/>
            <wp:effectExtent l="0" t="0" r="0" b="6350"/>
            <wp:docPr id="532876177" name="图片 1"/>
            <wp:cNvGraphicFramePr/>
            <a:graphic xmlns:a="http://schemas.openxmlformats.org/drawingml/2006/main">
              <a:graphicData uri="http://schemas.openxmlformats.org/drawingml/2006/picture">
                <pic:pic xmlns:pic="http://schemas.openxmlformats.org/drawingml/2006/picture">
                  <pic:nvPicPr>
                    <pic:cNvPr id="532876177"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5C0479" w:rsidSect="00732759">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EFFF1" w14:textId="77777777" w:rsidR="004F6BA3" w:rsidRDefault="004F6BA3">
      <w:pPr>
        <w:spacing w:line="240" w:lineRule="auto"/>
      </w:pPr>
      <w:r>
        <w:separator/>
      </w:r>
    </w:p>
  </w:endnote>
  <w:endnote w:type="continuationSeparator" w:id="0">
    <w:p w14:paraId="6BFF10FF" w14:textId="77777777" w:rsidR="004F6BA3" w:rsidRDefault="004F6B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3F29" w14:textId="77777777" w:rsidR="004F6BA3" w:rsidRDefault="004F6BA3">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743D3" w14:textId="77777777" w:rsidR="004F6BA3" w:rsidRDefault="004F6BA3">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90474" w14:textId="77777777" w:rsidR="004F6BA3" w:rsidRDefault="004F6BA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0191E" w14:textId="017DC22B" w:rsidR="00732759" w:rsidRPr="00732759" w:rsidRDefault="00732759" w:rsidP="00732759">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4E8F" w14:textId="06930D43" w:rsidR="004F6BA3" w:rsidRDefault="004F6BA3" w:rsidP="00732759">
    <w:pPr>
      <w:pStyle w:val="afffff2"/>
    </w:pPr>
    <w:r>
      <w:fldChar w:fldCharType="begin"/>
    </w:r>
    <w:r>
      <w:instrText>PAGE   \* MERGEFORMAT</w:instrText>
    </w:r>
    <w:r>
      <w:fldChar w:fldCharType="separate"/>
    </w:r>
    <w:r w:rsidR="00AE312C" w:rsidRPr="00AE312C">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E043" w14:textId="3B5F4AD9" w:rsidR="00732759" w:rsidRPr="00732759" w:rsidRDefault="00732759" w:rsidP="00732759">
    <w:pPr>
      <w:pStyle w:val="afffff1"/>
    </w:pPr>
    <w:r>
      <w:fldChar w:fldCharType="begin"/>
    </w:r>
    <w:r>
      <w:instrText xml:space="preserve"> PAGE   \* MERGEFORMAT \* MERGEFORMAT </w:instrText>
    </w:r>
    <w:r>
      <w:fldChar w:fldCharType="separate"/>
    </w:r>
    <w:r w:rsidR="00AE312C">
      <w:rPr>
        <w:noProof/>
      </w:rPr>
      <w:t>10</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B540" w14:textId="02E44E48" w:rsidR="00732759" w:rsidRDefault="00732759" w:rsidP="00732759">
    <w:pPr>
      <w:pStyle w:val="afffff2"/>
    </w:pPr>
    <w:r>
      <w:fldChar w:fldCharType="begin"/>
    </w:r>
    <w:r>
      <w:instrText>PAGE   \* MERGEFORMAT</w:instrText>
    </w:r>
    <w:r>
      <w:fldChar w:fldCharType="separate"/>
    </w:r>
    <w:r w:rsidR="00AE312C" w:rsidRPr="00AE312C">
      <w:rPr>
        <w:noProof/>
        <w:lang w:val="zh-CN"/>
      </w:rPr>
      <w:t>11</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96F60" w14:textId="1D05B309" w:rsidR="00732759" w:rsidRPr="00732759" w:rsidRDefault="00732759" w:rsidP="00732759">
    <w:pPr>
      <w:pStyle w:val="afffff1"/>
    </w:pPr>
    <w:r>
      <w:fldChar w:fldCharType="begin"/>
    </w:r>
    <w:r>
      <w:instrText xml:space="preserve"> PAGE   \* MERGEFORMAT \* MERGEFORMAT </w:instrText>
    </w:r>
    <w:r>
      <w:fldChar w:fldCharType="separate"/>
    </w:r>
    <w:r w:rsidR="00AE312C">
      <w:rPr>
        <w:noProof/>
      </w:rPr>
      <w:t>12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F8FD" w14:textId="77777777" w:rsidR="00732759" w:rsidRDefault="00732759" w:rsidP="00732759">
    <w:pPr>
      <w:pStyle w:val="afffff2"/>
    </w:pPr>
    <w:r>
      <w:fldChar w:fldCharType="begin"/>
    </w:r>
    <w:r>
      <w:instrText>PAGE   \* MERGEFORMAT</w:instrText>
    </w:r>
    <w:r>
      <w:fldChar w:fldCharType="separate"/>
    </w:r>
    <w:r w:rsidRPr="00732759">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0996D" w14:textId="77777777" w:rsidR="004F6BA3" w:rsidRDefault="004F6BA3">
      <w:pPr>
        <w:spacing w:line="240" w:lineRule="auto"/>
      </w:pPr>
      <w:r>
        <w:separator/>
      </w:r>
    </w:p>
  </w:footnote>
  <w:footnote w:type="continuationSeparator" w:id="0">
    <w:p w14:paraId="5791D9BD" w14:textId="77777777" w:rsidR="004F6BA3" w:rsidRDefault="004F6B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B84E" w14:textId="77777777" w:rsidR="004F6BA3" w:rsidRDefault="004F6BA3">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C20C3" w14:textId="77777777" w:rsidR="004F6BA3" w:rsidRDefault="004F6BA3">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09892" w14:textId="77777777" w:rsidR="004F6BA3" w:rsidRDefault="004F6BA3">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9261F" w14:textId="27CEC771" w:rsidR="004F6BA3" w:rsidRPr="00732759" w:rsidRDefault="00732759" w:rsidP="00732759">
    <w:pPr>
      <w:pStyle w:val="afffffb"/>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4CC3" w14:textId="7358C1E2" w:rsidR="004F6BA3" w:rsidRDefault="004F6BA3" w:rsidP="00732759">
    <w:pPr>
      <w:pStyle w:val="afffffa"/>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A3A01" w14:textId="271BF922" w:rsidR="00732759" w:rsidRPr="00732759" w:rsidRDefault="00732759" w:rsidP="00732759">
    <w:pPr>
      <w:pStyle w:val="afffffb"/>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0A0AF" w14:textId="60242AA2" w:rsidR="00732759" w:rsidRDefault="00732759" w:rsidP="00732759">
    <w:pPr>
      <w:pStyle w:val="afffffa"/>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EFE07" w14:textId="4B21BD26" w:rsidR="00732759" w:rsidRPr="00732759" w:rsidRDefault="00732759" w:rsidP="00732759">
    <w:pPr>
      <w:pStyle w:val="afffffb"/>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9570" w14:textId="35F424B7" w:rsidR="00732759" w:rsidRDefault="00732759" w:rsidP="00732759">
    <w:pPr>
      <w:pStyle w:val="afffffa"/>
    </w:pPr>
    <w:r>
      <w:fldChar w:fldCharType="begin"/>
    </w:r>
    <w:r>
      <w:instrText xml:space="preserve"> STYLEREF  标准文件_文件编号  \* MERGEFORMAT </w:instrText>
    </w:r>
    <w:r>
      <w:fldChar w:fldCharType="separate"/>
    </w:r>
    <w:r w:rsidR="00AE312C">
      <w:rPr>
        <w:noProof/>
      </w:rPr>
      <w:t>T/GXAS XXXX</w:t>
    </w:r>
    <w:r w:rsidR="00AE312C">
      <w:rPr>
        <w:noProof/>
      </w:rPr>
      <w:t>—</w:t>
    </w:r>
    <w:r w:rsidR="00AE312C">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88C06F"/>
    <w:multiLevelType w:val="singleLevel"/>
    <w:tmpl w:val="A688C06F"/>
    <w:lvl w:ilvl="0">
      <w:start w:val="1"/>
      <w:numFmt w:val="decimal"/>
      <w:suff w:val="nothing"/>
      <w:lvlText w:val="（%1）"/>
      <w:lvlJc w:val="left"/>
    </w:lvl>
  </w:abstractNum>
  <w:abstractNum w:abstractNumId="1" w15:restartNumberingAfterBreak="0">
    <w:nsid w:val="EAE30A32"/>
    <w:multiLevelType w:val="singleLevel"/>
    <w:tmpl w:val="EAE30A32"/>
    <w:lvl w:ilvl="0">
      <w:start w:val="1"/>
      <w:numFmt w:val="decimal"/>
      <w:suff w:val="nothing"/>
      <w:lvlText w:val="（%1）"/>
      <w:lvlJc w:val="left"/>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2A7CA2B"/>
    <w:multiLevelType w:val="singleLevel"/>
    <w:tmpl w:val="12A7CA2B"/>
    <w:lvl w:ilvl="0">
      <w:start w:val="2"/>
      <w:numFmt w:val="decimal"/>
      <w:suff w:val="nothing"/>
      <w:lvlText w:val="（%1）"/>
      <w:lvlJc w:val="left"/>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AA2C047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000000" w:themeColor="text1"/>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1"/>
  </w:num>
  <w:num w:numId="8">
    <w:abstractNumId w:val="5"/>
  </w:num>
  <w:num w:numId="9">
    <w:abstractNumId w:val="12"/>
  </w:num>
  <w:num w:numId="10">
    <w:abstractNumId w:val="19"/>
  </w:num>
  <w:num w:numId="11">
    <w:abstractNumId w:val="28"/>
  </w:num>
  <w:num w:numId="12">
    <w:abstractNumId w:val="14"/>
  </w:num>
  <w:num w:numId="13">
    <w:abstractNumId w:val="15"/>
  </w:num>
  <w:num w:numId="14">
    <w:abstractNumId w:val="10"/>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0"/>
  </w:num>
  <w:num w:numId="33">
    <w:abstractNumId w:val="9"/>
  </w:num>
  <w:num w:numId="34">
    <w:abstractNumId w:val="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C9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8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68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0E9"/>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5D5"/>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7C0"/>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8E8"/>
    <w:rsid w:val="00306063"/>
    <w:rsid w:val="00313B85"/>
    <w:rsid w:val="00317988"/>
    <w:rsid w:val="003221B4"/>
    <w:rsid w:val="0032258D"/>
    <w:rsid w:val="00322E62"/>
    <w:rsid w:val="00324D13"/>
    <w:rsid w:val="00324EDD"/>
    <w:rsid w:val="003308A1"/>
    <w:rsid w:val="00332066"/>
    <w:rsid w:val="003331E4"/>
    <w:rsid w:val="00336C64"/>
    <w:rsid w:val="00337162"/>
    <w:rsid w:val="0034194F"/>
    <w:rsid w:val="0034454E"/>
    <w:rsid w:val="00344605"/>
    <w:rsid w:val="003474AA"/>
    <w:rsid w:val="00350D1D"/>
    <w:rsid w:val="00352C83"/>
    <w:rsid w:val="00352F1A"/>
    <w:rsid w:val="0036107C"/>
    <w:rsid w:val="003615D2"/>
    <w:rsid w:val="0036289E"/>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F00"/>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3B1"/>
    <w:rsid w:val="00400E72"/>
    <w:rsid w:val="00401400"/>
    <w:rsid w:val="00404869"/>
    <w:rsid w:val="00405884"/>
    <w:rsid w:val="00407C38"/>
    <w:rsid w:val="00407D39"/>
    <w:rsid w:val="0041477A"/>
    <w:rsid w:val="004167A3"/>
    <w:rsid w:val="004304C4"/>
    <w:rsid w:val="00432DAA"/>
    <w:rsid w:val="00434305"/>
    <w:rsid w:val="00435DF7"/>
    <w:rsid w:val="0043741A"/>
    <w:rsid w:val="0044083F"/>
    <w:rsid w:val="00441AE7"/>
    <w:rsid w:val="00442733"/>
    <w:rsid w:val="00445574"/>
    <w:rsid w:val="004467FB"/>
    <w:rsid w:val="00452D6B"/>
    <w:rsid w:val="00453D11"/>
    <w:rsid w:val="00454484"/>
    <w:rsid w:val="0045517B"/>
    <w:rsid w:val="00463B77"/>
    <w:rsid w:val="00463C7B"/>
    <w:rsid w:val="004644A6"/>
    <w:rsid w:val="00465587"/>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D8E"/>
    <w:rsid w:val="004B3E93"/>
    <w:rsid w:val="004C1FBC"/>
    <w:rsid w:val="004C25A2"/>
    <w:rsid w:val="004C3F1D"/>
    <w:rsid w:val="004C458D"/>
    <w:rsid w:val="004C7454"/>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BA3"/>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98"/>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CE"/>
    <w:rsid w:val="00555044"/>
    <w:rsid w:val="00561475"/>
    <w:rsid w:val="00562308"/>
    <w:rsid w:val="005623CD"/>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479"/>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783"/>
    <w:rsid w:val="00614CC1"/>
    <w:rsid w:val="00615A9D"/>
    <w:rsid w:val="00617387"/>
    <w:rsid w:val="006205D6"/>
    <w:rsid w:val="006252D8"/>
    <w:rsid w:val="006259BC"/>
    <w:rsid w:val="0062636B"/>
    <w:rsid w:val="00632182"/>
    <w:rsid w:val="00632AE0"/>
    <w:rsid w:val="00633C17"/>
    <w:rsid w:val="00634D9E"/>
    <w:rsid w:val="006359ED"/>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BEB"/>
    <w:rsid w:val="006850CD"/>
    <w:rsid w:val="006850E8"/>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FA8"/>
    <w:rsid w:val="00711CBA"/>
    <w:rsid w:val="00711FB5"/>
    <w:rsid w:val="00712A01"/>
    <w:rsid w:val="00714F58"/>
    <w:rsid w:val="00722FBF"/>
    <w:rsid w:val="00722FC2"/>
    <w:rsid w:val="00724E1B"/>
    <w:rsid w:val="00725949"/>
    <w:rsid w:val="00727FA2"/>
    <w:rsid w:val="007322D9"/>
    <w:rsid w:val="0073275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F62"/>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B6C"/>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16C"/>
    <w:rsid w:val="008373D3"/>
    <w:rsid w:val="00840617"/>
    <w:rsid w:val="00840F84"/>
    <w:rsid w:val="00842A47"/>
    <w:rsid w:val="00843C13"/>
    <w:rsid w:val="00843DEF"/>
    <w:rsid w:val="008454F8"/>
    <w:rsid w:val="0085173A"/>
    <w:rsid w:val="00851BC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BBC"/>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0ED"/>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5CD"/>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760"/>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10E"/>
    <w:rsid w:val="00A6537A"/>
    <w:rsid w:val="00A67866"/>
    <w:rsid w:val="00A707FD"/>
    <w:rsid w:val="00A70B07"/>
    <w:rsid w:val="00A723F8"/>
    <w:rsid w:val="00A77CCB"/>
    <w:rsid w:val="00A815B9"/>
    <w:rsid w:val="00A83D8D"/>
    <w:rsid w:val="00A8446B"/>
    <w:rsid w:val="00A8473F"/>
    <w:rsid w:val="00A862D6"/>
    <w:rsid w:val="00A8715E"/>
    <w:rsid w:val="00A9295B"/>
    <w:rsid w:val="00A93B09"/>
    <w:rsid w:val="00A952D7"/>
    <w:rsid w:val="00A963F7"/>
    <w:rsid w:val="00A96AD8"/>
    <w:rsid w:val="00AA052C"/>
    <w:rsid w:val="00AA1E45"/>
    <w:rsid w:val="00AA38CA"/>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12C"/>
    <w:rsid w:val="00AE37E5"/>
    <w:rsid w:val="00AE5EB4"/>
    <w:rsid w:val="00AF0C18"/>
    <w:rsid w:val="00AF47C5"/>
    <w:rsid w:val="00AF5398"/>
    <w:rsid w:val="00AF620F"/>
    <w:rsid w:val="00B049AF"/>
    <w:rsid w:val="00B07242"/>
    <w:rsid w:val="00B10534"/>
    <w:rsid w:val="00B113DB"/>
    <w:rsid w:val="00B11D8A"/>
    <w:rsid w:val="00B12981"/>
    <w:rsid w:val="00B147DD"/>
    <w:rsid w:val="00B156FD"/>
    <w:rsid w:val="00B21F61"/>
    <w:rsid w:val="00B261F1"/>
    <w:rsid w:val="00B265BC"/>
    <w:rsid w:val="00B31FB1"/>
    <w:rsid w:val="00B327E9"/>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C92"/>
    <w:rsid w:val="00B86677"/>
    <w:rsid w:val="00B87131"/>
    <w:rsid w:val="00B939B1"/>
    <w:rsid w:val="00B95F70"/>
    <w:rsid w:val="00B96553"/>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2BC"/>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41E"/>
    <w:rsid w:val="00C71372"/>
    <w:rsid w:val="00C72410"/>
    <w:rsid w:val="00C7287F"/>
    <w:rsid w:val="00C80CB8"/>
    <w:rsid w:val="00C819F8"/>
    <w:rsid w:val="00C8248C"/>
    <w:rsid w:val="00C84E33"/>
    <w:rsid w:val="00C863A2"/>
    <w:rsid w:val="00C86D6F"/>
    <w:rsid w:val="00C905FC"/>
    <w:rsid w:val="00C91DE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BD0"/>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E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844"/>
    <w:rsid w:val="00D66846"/>
    <w:rsid w:val="00D675FB"/>
    <w:rsid w:val="00D71F25"/>
    <w:rsid w:val="00D72A9C"/>
    <w:rsid w:val="00D77031"/>
    <w:rsid w:val="00D84941"/>
    <w:rsid w:val="00D84FA1"/>
    <w:rsid w:val="00D851F0"/>
    <w:rsid w:val="00D86DB7"/>
    <w:rsid w:val="00D87BF5"/>
    <w:rsid w:val="00D90721"/>
    <w:rsid w:val="00D926D0"/>
    <w:rsid w:val="00D93030"/>
    <w:rsid w:val="00D9411A"/>
    <w:rsid w:val="00D950E1"/>
    <w:rsid w:val="00D952A6"/>
    <w:rsid w:val="00D9774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96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3E63"/>
    <w:rsid w:val="00E34A98"/>
    <w:rsid w:val="00E35D1E"/>
    <w:rsid w:val="00E364F9"/>
    <w:rsid w:val="00E365FA"/>
    <w:rsid w:val="00E36789"/>
    <w:rsid w:val="00E44A83"/>
    <w:rsid w:val="00E45842"/>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457F"/>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145"/>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9BC"/>
    <w:rsid w:val="00FF3E7D"/>
    <w:rsid w:val="00FF5B99"/>
    <w:rsid w:val="00FF730C"/>
    <w:rsid w:val="00FF73F4"/>
    <w:rsid w:val="00FF7CE4"/>
    <w:rsid w:val="00FF7E39"/>
    <w:rsid w:val="015570BA"/>
    <w:rsid w:val="027B08B2"/>
    <w:rsid w:val="0C8F4D2C"/>
    <w:rsid w:val="0D321FC1"/>
    <w:rsid w:val="15845E26"/>
    <w:rsid w:val="16146F6A"/>
    <w:rsid w:val="16150851"/>
    <w:rsid w:val="1DB4365C"/>
    <w:rsid w:val="22DF60DD"/>
    <w:rsid w:val="247B55C5"/>
    <w:rsid w:val="24D34D10"/>
    <w:rsid w:val="26E24C88"/>
    <w:rsid w:val="2C732934"/>
    <w:rsid w:val="2EFD194B"/>
    <w:rsid w:val="34E377B6"/>
    <w:rsid w:val="37C156A2"/>
    <w:rsid w:val="39641F82"/>
    <w:rsid w:val="444255B6"/>
    <w:rsid w:val="45524D57"/>
    <w:rsid w:val="53971230"/>
    <w:rsid w:val="579E2AF2"/>
    <w:rsid w:val="60F871FD"/>
    <w:rsid w:val="6FBE34AC"/>
    <w:rsid w:val="71F85D83"/>
    <w:rsid w:val="724D7890"/>
    <w:rsid w:val="726F6CC7"/>
    <w:rsid w:val="7334078B"/>
    <w:rsid w:val="76612DCA"/>
    <w:rsid w:val="792B7DEB"/>
    <w:rsid w:val="7A8D418E"/>
    <w:rsid w:val="7B3A2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1455B9F"/>
  <w15:docId w15:val="{6F1118CF-D4C7-4A53-9685-048E6DCB4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0D6FED295C49689B253E26B8702594"/>
        <w:category>
          <w:name w:val="常规"/>
          <w:gallery w:val="placeholder"/>
        </w:category>
        <w:types>
          <w:type w:val="bbPlcHdr"/>
        </w:types>
        <w:behaviors>
          <w:behavior w:val="content"/>
        </w:behaviors>
        <w:guid w:val="{E8E781DA-7206-497D-9C60-11D0FC415857}"/>
      </w:docPartPr>
      <w:docPartBody>
        <w:p w:rsidR="001969CA" w:rsidRDefault="001969CA">
          <w:pPr>
            <w:pStyle w:val="0C0D6FED295C49689B253E26B8702594"/>
          </w:pPr>
          <w:r>
            <w:rPr>
              <w:rStyle w:val="a3"/>
              <w:rFonts w:hint="eastAsia"/>
            </w:rPr>
            <w:t>单击或点击此处输入文字。</w:t>
          </w:r>
        </w:p>
      </w:docPartBody>
    </w:docPart>
    <w:docPart>
      <w:docPartPr>
        <w:name w:val="F240EB30B0104DB89DF4A49B79F4C8FD"/>
        <w:category>
          <w:name w:val="常规"/>
          <w:gallery w:val="placeholder"/>
        </w:category>
        <w:types>
          <w:type w:val="bbPlcHdr"/>
        </w:types>
        <w:behaviors>
          <w:behavior w:val="content"/>
        </w:behaviors>
        <w:guid w:val="{5D4CDEE2-8BDF-4EEA-9584-3D37362485D9}"/>
      </w:docPartPr>
      <w:docPartBody>
        <w:p w:rsidR="001969CA" w:rsidRDefault="001969CA">
          <w:pPr>
            <w:pStyle w:val="F240EB30B0104DB89DF4A49B79F4C8FD"/>
          </w:pPr>
          <w:r>
            <w:rPr>
              <w:rStyle w:val="a3"/>
              <w:rFonts w:hint="eastAsia"/>
            </w:rPr>
            <w:t>选择一项。</w:t>
          </w:r>
        </w:p>
      </w:docPartBody>
    </w:docPart>
    <w:docPart>
      <w:docPartPr>
        <w:name w:val="B22134C8F9DC42A2B9FC0BB51821B767"/>
        <w:category>
          <w:name w:val="常规"/>
          <w:gallery w:val="placeholder"/>
        </w:category>
        <w:types>
          <w:type w:val="bbPlcHdr"/>
        </w:types>
        <w:behaviors>
          <w:behavior w:val="content"/>
        </w:behaviors>
        <w:guid w:val="{F1715169-A5ED-47FC-B1E7-1EC48D6413B1}"/>
      </w:docPartPr>
      <w:docPartBody>
        <w:p w:rsidR="001969CA" w:rsidRDefault="001969CA">
          <w:pPr>
            <w:pStyle w:val="B22134C8F9DC42A2B9FC0BB51821B767"/>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1CA" w:rsidRDefault="00EF61CA">
      <w:pPr>
        <w:spacing w:line="240" w:lineRule="auto"/>
      </w:pPr>
      <w:r>
        <w:separator/>
      </w:r>
    </w:p>
  </w:endnote>
  <w:endnote w:type="continuationSeparator" w:id="0">
    <w:p w:rsidR="00EF61CA" w:rsidRDefault="00EF61C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1CA" w:rsidRDefault="00EF61CA">
      <w:pPr>
        <w:spacing w:after="0"/>
      </w:pPr>
      <w:r>
        <w:separator/>
      </w:r>
    </w:p>
  </w:footnote>
  <w:footnote w:type="continuationSeparator" w:id="0">
    <w:p w:rsidR="00EF61CA" w:rsidRDefault="00EF61C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E3"/>
    <w:rsid w:val="000C50E9"/>
    <w:rsid w:val="001969CA"/>
    <w:rsid w:val="00523893"/>
    <w:rsid w:val="00553ECE"/>
    <w:rsid w:val="00565F62"/>
    <w:rsid w:val="006359ED"/>
    <w:rsid w:val="00721AE3"/>
    <w:rsid w:val="00EF61CA"/>
    <w:rsid w:val="00FD1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C0D6FED295C49689B253E26B8702594">
    <w:name w:val="0C0D6FED295C49689B253E26B8702594"/>
    <w:qFormat/>
    <w:pPr>
      <w:widowControl w:val="0"/>
      <w:spacing w:after="160" w:line="278" w:lineRule="auto"/>
    </w:pPr>
    <w:rPr>
      <w:kern w:val="2"/>
      <w:sz w:val="22"/>
      <w:szCs w:val="24"/>
      <w14:ligatures w14:val="standardContextual"/>
    </w:rPr>
  </w:style>
  <w:style w:type="paragraph" w:customStyle="1" w:styleId="F240EB30B0104DB89DF4A49B79F4C8FD">
    <w:name w:val="F240EB30B0104DB89DF4A49B79F4C8FD"/>
    <w:qFormat/>
    <w:pPr>
      <w:widowControl w:val="0"/>
      <w:spacing w:after="160" w:line="278" w:lineRule="auto"/>
    </w:pPr>
    <w:rPr>
      <w:kern w:val="2"/>
      <w:sz w:val="22"/>
      <w:szCs w:val="24"/>
      <w14:ligatures w14:val="standardContextual"/>
    </w:rPr>
  </w:style>
  <w:style w:type="paragraph" w:customStyle="1" w:styleId="B22134C8F9DC42A2B9FC0BB51821B767">
    <w:name w:val="B22134C8F9DC42A2B9FC0BB51821B76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64756-5145-4FDD-B402-B6E576E4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1542</TotalTime>
  <Pages>16</Pages>
  <Words>12655</Words>
  <Characters>2617</Characters>
  <Application>Microsoft Office Word</Application>
  <DocSecurity>0</DocSecurity>
  <Lines>21</Lines>
  <Paragraphs>30</Paragraphs>
  <ScaleCrop>false</ScaleCrop>
  <Company>PCMI</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Administrator</cp:lastModifiedBy>
  <cp:revision>29</cp:revision>
  <cp:lastPrinted>2026-07-28T07:20:00Z</cp:lastPrinted>
  <dcterms:created xsi:type="dcterms:W3CDTF">2026-03-23T10:00:00Z</dcterms:created>
  <dcterms:modified xsi:type="dcterms:W3CDTF">2026-07-28T07:20:00Z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eyJoZGlkIjoiNDFjNjIwMjQ3ZTJiMWFlYjU4OTYyNDZkOGJiNmI3NWQiLCJ1c2VySWQiOiIzMzI0MDk3ODcifQ==</vt:lpwstr>
  </property>
  <property fmtid="{D5CDD505-2E9C-101B-9397-08002B2CF9AE}" pid="15" name="KSOProductBuildVer">
    <vt:lpwstr>2052-12.1.0.26895</vt:lpwstr>
  </property>
  <property fmtid="{D5CDD505-2E9C-101B-9397-08002B2CF9AE}" pid="16" name="ICV">
    <vt:lpwstr>BBBFFB20E24A47B1B3919F2280BF5622_12</vt:lpwstr>
  </property>
  <property fmtid="{D5CDD505-2E9C-101B-9397-08002B2CF9AE}" pid="17" name="DoublePage">
    <vt:lpwstr>true</vt:lpwstr>
  </property>
</Properties>
</file>